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6547" w:rsidRDefault="00C16547" w:rsidP="00E82104">
      <w:pPr>
        <w:spacing w:after="0" w:line="240" w:lineRule="auto"/>
        <w:ind w:left="10632"/>
        <w:rPr>
          <w:rFonts w:ascii="Times New Roman" w:hAnsi="Times New Roman"/>
          <w:sz w:val="24"/>
          <w:szCs w:val="24"/>
          <w:lang w:val="uk-UA"/>
        </w:rPr>
      </w:pPr>
      <w:r w:rsidRPr="00467E0B">
        <w:rPr>
          <w:rFonts w:ascii="Times New Roman" w:hAnsi="Times New Roman"/>
          <w:sz w:val="24"/>
          <w:szCs w:val="24"/>
          <w:lang w:val="uk-UA"/>
        </w:rPr>
        <w:t xml:space="preserve">Додаток </w:t>
      </w:r>
      <w:r>
        <w:rPr>
          <w:rFonts w:ascii="Times New Roman" w:hAnsi="Times New Roman"/>
          <w:sz w:val="24"/>
          <w:szCs w:val="24"/>
          <w:lang w:val="uk-UA"/>
        </w:rPr>
        <w:t>1</w:t>
      </w:r>
      <w:r w:rsidRPr="00467E0B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C16547" w:rsidRDefault="00C16547" w:rsidP="00E82104">
      <w:pPr>
        <w:spacing w:after="0" w:line="240" w:lineRule="auto"/>
        <w:ind w:left="10632"/>
        <w:rPr>
          <w:rFonts w:ascii="Times New Roman" w:hAnsi="Times New Roman"/>
          <w:sz w:val="24"/>
          <w:szCs w:val="24"/>
          <w:lang w:val="uk-UA"/>
        </w:rPr>
      </w:pPr>
      <w:r w:rsidRPr="00467E0B">
        <w:rPr>
          <w:rFonts w:ascii="Times New Roman" w:hAnsi="Times New Roman"/>
          <w:sz w:val="24"/>
          <w:szCs w:val="24"/>
          <w:lang w:val="uk-UA"/>
        </w:rPr>
        <w:t xml:space="preserve">до </w:t>
      </w:r>
      <w:r>
        <w:rPr>
          <w:rFonts w:ascii="Times New Roman" w:hAnsi="Times New Roman"/>
          <w:sz w:val="24"/>
          <w:szCs w:val="24"/>
          <w:lang w:val="uk-UA"/>
        </w:rPr>
        <w:t>рішення Кіровоградської</w:t>
      </w:r>
      <w:r w:rsidRPr="00E82104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C16547" w:rsidRDefault="00C16547" w:rsidP="00E82104">
      <w:pPr>
        <w:spacing w:after="0" w:line="240" w:lineRule="auto"/>
        <w:ind w:left="10632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00620E">
        <w:rPr>
          <w:rFonts w:ascii="Times New Roman" w:hAnsi="Times New Roman"/>
          <w:sz w:val="24"/>
          <w:szCs w:val="24"/>
          <w:lang w:val="uk-UA"/>
        </w:rPr>
        <w:t>районної ради</w:t>
      </w:r>
      <w:r w:rsidRPr="00E82104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C16547" w:rsidRDefault="00C16547" w:rsidP="00E82104">
      <w:pPr>
        <w:spacing w:after="0" w:line="240" w:lineRule="auto"/>
        <w:ind w:left="10632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color w:val="000000"/>
          <w:sz w:val="24"/>
          <w:szCs w:val="24"/>
          <w:lang w:val="uk-UA"/>
        </w:rPr>
        <w:t>"___"___________</w:t>
      </w:r>
      <w:r w:rsidRPr="0000620E">
        <w:rPr>
          <w:rFonts w:ascii="Times New Roman" w:hAnsi="Times New Roman"/>
          <w:color w:val="000000"/>
          <w:sz w:val="24"/>
          <w:szCs w:val="24"/>
        </w:rPr>
        <w:t xml:space="preserve"> 201</w:t>
      </w:r>
      <w:r>
        <w:rPr>
          <w:rFonts w:ascii="Times New Roman" w:hAnsi="Times New Roman"/>
          <w:color w:val="000000"/>
          <w:sz w:val="24"/>
          <w:szCs w:val="24"/>
          <w:lang w:val="uk-UA"/>
        </w:rPr>
        <w:t>7</w:t>
      </w:r>
      <w:r w:rsidRPr="0000620E">
        <w:rPr>
          <w:rFonts w:ascii="Times New Roman" w:hAnsi="Times New Roman"/>
          <w:color w:val="000000"/>
          <w:sz w:val="24"/>
          <w:szCs w:val="24"/>
        </w:rPr>
        <w:t xml:space="preserve"> року </w:t>
      </w:r>
      <w:r>
        <w:rPr>
          <w:rFonts w:ascii="Times New Roman" w:hAnsi="Times New Roman"/>
          <w:color w:val="000000"/>
          <w:sz w:val="24"/>
          <w:szCs w:val="24"/>
          <w:lang w:val="uk-UA"/>
        </w:rPr>
        <w:t>№ ___</w:t>
      </w:r>
    </w:p>
    <w:p w:rsidR="00C16547" w:rsidRDefault="00C16547" w:rsidP="00E82104">
      <w:pPr>
        <w:spacing w:after="0" w:line="240" w:lineRule="auto"/>
        <w:ind w:left="9639"/>
        <w:jc w:val="center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                 </w:t>
      </w:r>
    </w:p>
    <w:p w:rsidR="00C16547" w:rsidRPr="001717E1" w:rsidRDefault="00C16547" w:rsidP="00E82104">
      <w:pPr>
        <w:spacing w:after="0" w:line="240" w:lineRule="auto"/>
        <w:ind w:left="9639"/>
        <w:jc w:val="center"/>
        <w:rPr>
          <w:rFonts w:ascii="Times New Roman" w:hAnsi="Times New Roman"/>
          <w:sz w:val="24"/>
          <w:szCs w:val="24"/>
          <w:lang w:val="uk-UA"/>
        </w:rPr>
      </w:pPr>
      <w:r w:rsidRPr="001717E1"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        </w:t>
      </w:r>
    </w:p>
    <w:p w:rsidR="00C16547" w:rsidRPr="001717E1" w:rsidRDefault="00C16547" w:rsidP="00E82104">
      <w:pPr>
        <w:pStyle w:val="NoSpacing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1717E1">
        <w:rPr>
          <w:rFonts w:ascii="Times New Roman" w:hAnsi="Times New Roman"/>
          <w:b/>
          <w:sz w:val="24"/>
          <w:szCs w:val="24"/>
          <w:lang w:val="uk-UA"/>
        </w:rPr>
        <w:t>"ІХ. НАПРЯМКИ РЕАЛІЗАЦІЇ ТА ОСНОВНІ ЗАХОДИ ЩОДО ВИКОНАННЯ ПРОГРАМИ</w:t>
      </w:r>
    </w:p>
    <w:tbl>
      <w:tblPr>
        <w:tblW w:w="15569" w:type="dxa"/>
        <w:tblInd w:w="-10" w:type="dxa"/>
        <w:tblLayout w:type="fixed"/>
        <w:tblLook w:val="0000"/>
      </w:tblPr>
      <w:tblGrid>
        <w:gridCol w:w="544"/>
        <w:gridCol w:w="2268"/>
        <w:gridCol w:w="2976"/>
        <w:gridCol w:w="1430"/>
        <w:gridCol w:w="3411"/>
        <w:gridCol w:w="2551"/>
        <w:gridCol w:w="2389"/>
      </w:tblGrid>
      <w:tr w:rsidR="00C16547" w:rsidRPr="00893531" w:rsidTr="007D62AD">
        <w:trPr>
          <w:trHeight w:val="570"/>
          <w:tblHeader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C16547" w:rsidRPr="001717E1" w:rsidRDefault="00C16547" w:rsidP="006E7CF2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1717E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C16547" w:rsidRPr="001717E1" w:rsidRDefault="00C16547" w:rsidP="006E7CF2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1717E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Напрями діяльності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C16547" w:rsidRPr="001717E1" w:rsidRDefault="00C16547" w:rsidP="006E7CF2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1717E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Зміст заходів Програми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C16547" w:rsidRPr="001717E1" w:rsidRDefault="00C16547" w:rsidP="006E7CF2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1717E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Термін виконання</w:t>
            </w:r>
          </w:p>
        </w:tc>
        <w:tc>
          <w:tcPr>
            <w:tcW w:w="34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C16547" w:rsidRPr="001717E1" w:rsidRDefault="00C16547" w:rsidP="006E7CF2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1717E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Відповідальні</w:t>
            </w:r>
          </w:p>
          <w:p w:rsidR="00C16547" w:rsidRPr="001717E1" w:rsidRDefault="00C16547" w:rsidP="006E7CF2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1717E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за виконання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C16547" w:rsidRPr="001717E1" w:rsidRDefault="00C16547" w:rsidP="006E7CF2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1717E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Джерела та обсяги</w:t>
            </w:r>
          </w:p>
          <w:p w:rsidR="00C16547" w:rsidRPr="001717E1" w:rsidRDefault="00C16547" w:rsidP="006E7CF2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1717E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фінансування</w:t>
            </w:r>
          </w:p>
        </w:tc>
        <w:tc>
          <w:tcPr>
            <w:tcW w:w="23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6547" w:rsidRPr="001717E1" w:rsidRDefault="00C16547" w:rsidP="006E7CF2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1717E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Очікуваний</w:t>
            </w:r>
          </w:p>
          <w:p w:rsidR="00C16547" w:rsidRPr="001717E1" w:rsidRDefault="00C16547" w:rsidP="006E7CF2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1717E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результат</w:t>
            </w:r>
          </w:p>
        </w:tc>
      </w:tr>
      <w:tr w:rsidR="00C16547" w:rsidRPr="00893531" w:rsidTr="007D62AD">
        <w:trPr>
          <w:trHeight w:val="270"/>
          <w:tblHeader/>
        </w:trPr>
        <w:tc>
          <w:tcPr>
            <w:tcW w:w="5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6547" w:rsidRPr="001717E1" w:rsidRDefault="00C16547" w:rsidP="006E7CF2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1717E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6547" w:rsidRPr="001717E1" w:rsidRDefault="00C16547" w:rsidP="006E7CF2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1717E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6547" w:rsidRPr="001717E1" w:rsidRDefault="00C16547" w:rsidP="006E7CF2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1717E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6547" w:rsidRPr="001717E1" w:rsidRDefault="00C16547" w:rsidP="006E7CF2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1717E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4</w:t>
            </w:r>
          </w:p>
        </w:tc>
        <w:tc>
          <w:tcPr>
            <w:tcW w:w="341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6547" w:rsidRPr="001717E1" w:rsidRDefault="00C16547" w:rsidP="006E7CF2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1717E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6547" w:rsidRPr="001717E1" w:rsidRDefault="00C16547" w:rsidP="006E7CF2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1717E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6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6547" w:rsidRPr="001717E1" w:rsidRDefault="00C16547" w:rsidP="006E7CF2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1717E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7</w:t>
            </w:r>
          </w:p>
        </w:tc>
      </w:tr>
      <w:tr w:rsidR="00C16547" w:rsidRPr="00893531" w:rsidTr="007D62AD">
        <w:trPr>
          <w:trHeight w:val="7687"/>
          <w:tblHeader/>
        </w:trPr>
        <w:tc>
          <w:tcPr>
            <w:tcW w:w="5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6547" w:rsidRPr="001717E1" w:rsidRDefault="00C16547" w:rsidP="006E7CF2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1717E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6547" w:rsidRPr="001717E1" w:rsidRDefault="00C16547" w:rsidP="00E82104">
            <w:pPr>
              <w:pStyle w:val="NoSpacing"/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1717E1">
              <w:rPr>
                <w:rFonts w:ascii="Times New Roman" w:hAnsi="Times New Roman"/>
                <w:b/>
                <w:color w:val="000000"/>
                <w:sz w:val="24"/>
                <w:szCs w:val="24"/>
                <w:lang w:val="uk-UA"/>
              </w:rPr>
              <w:t>Створення сприятливих умов для формування та інституційного розвитку ІГС (ОГС)</w:t>
            </w:r>
          </w:p>
          <w:p w:rsidR="00C16547" w:rsidRPr="001717E1" w:rsidRDefault="00C16547" w:rsidP="006E7CF2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6547" w:rsidRPr="001717E1" w:rsidRDefault="00C16547" w:rsidP="00E82104">
            <w:pPr>
              <w:pStyle w:val="NoSpacing"/>
              <w:numPr>
                <w:ilvl w:val="0"/>
                <w:numId w:val="1"/>
              </w:numPr>
              <w:ind w:left="33" w:firstLine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717E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забезпечити </w:t>
            </w:r>
          </w:p>
          <w:p w:rsidR="00C16547" w:rsidRPr="001717E1" w:rsidRDefault="00C16547" w:rsidP="00E82104">
            <w:pPr>
              <w:pStyle w:val="NoSpacing"/>
              <w:ind w:firstLine="33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717E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участь делегацій представників громадськості та ІГС району у масових заходах з відзначення державних свят та пам’ятних історичних подій з виїздом у населені пункти району та обласного центру (транспортні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витрат</w:t>
            </w:r>
            <w:r w:rsidRPr="001717E1">
              <w:rPr>
                <w:rFonts w:ascii="Times New Roman" w:hAnsi="Times New Roman"/>
                <w:sz w:val="24"/>
                <w:szCs w:val="24"/>
                <w:lang w:val="uk-UA"/>
              </w:rPr>
              <w:t>и, квіти, тощо);</w:t>
            </w:r>
          </w:p>
          <w:p w:rsidR="00C16547" w:rsidRPr="001717E1" w:rsidRDefault="00C16547" w:rsidP="00E82104">
            <w:pPr>
              <w:pStyle w:val="NoSpacing"/>
              <w:ind w:firstLine="33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C16547" w:rsidRPr="001717E1" w:rsidRDefault="00C16547" w:rsidP="00E82104">
            <w:pPr>
              <w:pStyle w:val="NoSpacing"/>
              <w:numPr>
                <w:ilvl w:val="0"/>
                <w:numId w:val="1"/>
              </w:numPr>
              <w:ind w:left="33" w:hanging="33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717E1">
              <w:rPr>
                <w:rFonts w:ascii="Times New Roman" w:hAnsi="Times New Roman"/>
                <w:sz w:val="24"/>
                <w:szCs w:val="24"/>
                <w:lang w:val="uk-UA"/>
              </w:rPr>
              <w:t>організувати в навчальних закладах району відкриті уроки щодо розвитку громадянського суспільства у сучасних умовах;</w:t>
            </w:r>
          </w:p>
          <w:p w:rsidR="00C16547" w:rsidRPr="001717E1" w:rsidRDefault="00C16547" w:rsidP="006E7CF2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6547" w:rsidRPr="001717E1" w:rsidRDefault="00C16547" w:rsidP="00E82104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717E1">
              <w:rPr>
                <w:rFonts w:ascii="Times New Roman" w:hAnsi="Times New Roman"/>
                <w:sz w:val="24"/>
                <w:szCs w:val="24"/>
                <w:lang w:val="uk-UA"/>
              </w:rPr>
              <w:t>Протягом 2017-2020 років</w:t>
            </w:r>
          </w:p>
          <w:p w:rsidR="00C16547" w:rsidRPr="001717E1" w:rsidRDefault="00C16547" w:rsidP="00E82104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C16547" w:rsidRPr="001717E1" w:rsidRDefault="00C16547" w:rsidP="00E82104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C16547" w:rsidRPr="001717E1" w:rsidRDefault="00C16547" w:rsidP="00E82104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C16547" w:rsidRPr="001717E1" w:rsidRDefault="00C16547" w:rsidP="00E82104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C16547" w:rsidRPr="001717E1" w:rsidRDefault="00C16547" w:rsidP="00E82104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C16547" w:rsidRPr="001717E1" w:rsidRDefault="00C16547" w:rsidP="00E82104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C16547" w:rsidRPr="001717E1" w:rsidRDefault="00C16547" w:rsidP="00E82104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C16547" w:rsidRPr="001717E1" w:rsidRDefault="00C16547" w:rsidP="00E82104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C16547" w:rsidRPr="001717E1" w:rsidRDefault="00C16547" w:rsidP="00E82104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C16547" w:rsidRPr="001717E1" w:rsidRDefault="00C16547" w:rsidP="00E82104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C16547" w:rsidRPr="001717E1" w:rsidRDefault="00C16547" w:rsidP="00E82104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C16547" w:rsidRPr="001717E1" w:rsidRDefault="00C16547" w:rsidP="00E82104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717E1">
              <w:rPr>
                <w:rFonts w:ascii="Times New Roman" w:hAnsi="Times New Roman"/>
                <w:sz w:val="24"/>
                <w:szCs w:val="24"/>
                <w:lang w:val="uk-UA"/>
              </w:rPr>
              <w:t>Протягом 2017-2020 років</w:t>
            </w:r>
          </w:p>
          <w:p w:rsidR="00C16547" w:rsidRPr="001717E1" w:rsidRDefault="00C16547" w:rsidP="006E7CF2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341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6547" w:rsidRPr="001717E1" w:rsidRDefault="00C16547" w:rsidP="00E82104">
            <w:pPr>
              <w:pStyle w:val="NoSpacing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717E1">
              <w:rPr>
                <w:rFonts w:ascii="Times New Roman" w:hAnsi="Times New Roman"/>
                <w:sz w:val="24"/>
                <w:szCs w:val="24"/>
                <w:lang w:val="uk-UA"/>
              </w:rPr>
              <w:t>Кіровоградська районна державна адміністрація, Громадська рада при Кіровоградській райдержадміністрації ( за згодою)</w:t>
            </w:r>
          </w:p>
          <w:p w:rsidR="00C16547" w:rsidRPr="001717E1" w:rsidRDefault="00C16547" w:rsidP="00E82104">
            <w:pPr>
              <w:pStyle w:val="NoSpacing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C16547" w:rsidRPr="001717E1" w:rsidRDefault="00C16547" w:rsidP="00E82104">
            <w:pPr>
              <w:pStyle w:val="NoSpacing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C16547" w:rsidRPr="001717E1" w:rsidRDefault="00C16547" w:rsidP="00E82104">
            <w:pPr>
              <w:pStyle w:val="NoSpacing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C16547" w:rsidRPr="001717E1" w:rsidRDefault="00C16547" w:rsidP="00E82104">
            <w:pPr>
              <w:pStyle w:val="NoSpacing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C16547" w:rsidRPr="001717E1" w:rsidRDefault="00C16547" w:rsidP="00E82104">
            <w:pPr>
              <w:pStyle w:val="NoSpacing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C16547" w:rsidRPr="001717E1" w:rsidRDefault="00C16547" w:rsidP="00E82104">
            <w:pPr>
              <w:pStyle w:val="NoSpacing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C16547" w:rsidRPr="001717E1" w:rsidRDefault="00C16547" w:rsidP="00E82104">
            <w:pPr>
              <w:pStyle w:val="NoSpacing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C16547" w:rsidRPr="001717E1" w:rsidRDefault="00C16547" w:rsidP="00E82104">
            <w:pPr>
              <w:pStyle w:val="NoSpacing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C16547" w:rsidRPr="001717E1" w:rsidRDefault="00C16547" w:rsidP="00E82104">
            <w:pPr>
              <w:pStyle w:val="NoSpacing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717E1">
              <w:rPr>
                <w:rFonts w:ascii="Times New Roman" w:hAnsi="Times New Roman"/>
                <w:sz w:val="24"/>
                <w:szCs w:val="24"/>
                <w:lang w:val="uk-UA"/>
              </w:rPr>
              <w:t>Відділ освіти, молоді та спорту Кіровоградської районної державної адміністрації, ІГС (за згодою)</w:t>
            </w:r>
          </w:p>
          <w:p w:rsidR="00C16547" w:rsidRPr="001717E1" w:rsidRDefault="00C16547" w:rsidP="006E7CF2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6547" w:rsidRPr="003A4459" w:rsidRDefault="00C16547" w:rsidP="00E82104">
            <w:pPr>
              <w:pStyle w:val="NoSpacing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Районний бюджет – 141</w:t>
            </w:r>
            <w:r w:rsidRPr="003A4459">
              <w:rPr>
                <w:rFonts w:ascii="Times New Roman" w:hAnsi="Times New Roman"/>
                <w:sz w:val="24"/>
                <w:szCs w:val="24"/>
                <w:lang w:val="uk-UA"/>
              </w:rPr>
              <w:t>,0 тис.грн.,</w:t>
            </w:r>
          </w:p>
          <w:p w:rsidR="00C16547" w:rsidRPr="003A4459" w:rsidRDefault="00C16547" w:rsidP="00E82104">
            <w:pPr>
              <w:pStyle w:val="NoSpacing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A4459">
              <w:rPr>
                <w:rFonts w:ascii="Times New Roman" w:hAnsi="Times New Roman"/>
                <w:sz w:val="24"/>
                <w:szCs w:val="24"/>
                <w:lang w:val="uk-UA"/>
              </w:rPr>
              <w:t>у тому числі:</w:t>
            </w:r>
          </w:p>
          <w:p w:rsidR="00C16547" w:rsidRPr="003A4459" w:rsidRDefault="00C16547" w:rsidP="00E82104">
            <w:pPr>
              <w:pStyle w:val="NoSpacing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A445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2017 рік – </w:t>
            </w:r>
          </w:p>
          <w:p w:rsidR="00C16547" w:rsidRPr="003A4459" w:rsidRDefault="00C16547" w:rsidP="00E82104">
            <w:pPr>
              <w:pStyle w:val="NoSpacing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A4459">
              <w:rPr>
                <w:rFonts w:ascii="Times New Roman" w:hAnsi="Times New Roman"/>
                <w:sz w:val="24"/>
                <w:szCs w:val="24"/>
                <w:lang w:val="uk-UA"/>
              </w:rPr>
              <w:t>33,0 тис.грн.;</w:t>
            </w:r>
          </w:p>
          <w:p w:rsidR="00C16547" w:rsidRPr="003A4459" w:rsidRDefault="00C16547" w:rsidP="00C27C22">
            <w:pPr>
              <w:pStyle w:val="NoSpacing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A445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2018 рік – </w:t>
            </w:r>
          </w:p>
          <w:p w:rsidR="00C16547" w:rsidRPr="003A4459" w:rsidRDefault="00C16547" w:rsidP="00C27C22">
            <w:pPr>
              <w:pStyle w:val="NoSpacing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36</w:t>
            </w:r>
            <w:r w:rsidRPr="003A4459">
              <w:rPr>
                <w:rFonts w:ascii="Times New Roman" w:hAnsi="Times New Roman"/>
                <w:sz w:val="24"/>
                <w:szCs w:val="24"/>
                <w:lang w:val="uk-UA"/>
              </w:rPr>
              <w:t>,0 тис.грн.;</w:t>
            </w:r>
          </w:p>
          <w:p w:rsidR="00C16547" w:rsidRPr="003A4459" w:rsidRDefault="00C16547" w:rsidP="00E82104">
            <w:pPr>
              <w:pStyle w:val="NoSpacing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A445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2019 рік – </w:t>
            </w:r>
          </w:p>
          <w:p w:rsidR="00C16547" w:rsidRPr="003A4459" w:rsidRDefault="00C16547" w:rsidP="00E82104">
            <w:pPr>
              <w:pStyle w:val="NoSpacing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36</w:t>
            </w:r>
            <w:r w:rsidRPr="003A445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,0 тис.грн; </w:t>
            </w:r>
          </w:p>
          <w:p w:rsidR="00C16547" w:rsidRPr="003A4459" w:rsidRDefault="00C16547" w:rsidP="00C27C22">
            <w:pPr>
              <w:pStyle w:val="NoSpacing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A445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2020 рік – </w:t>
            </w:r>
          </w:p>
          <w:p w:rsidR="00C16547" w:rsidRPr="007D62AD" w:rsidRDefault="00C16547" w:rsidP="00C27C22">
            <w:pPr>
              <w:pStyle w:val="NoSpacing"/>
              <w:rPr>
                <w:rFonts w:ascii="Times New Roman" w:hAnsi="Times New Roman"/>
                <w:color w:val="FF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36</w:t>
            </w:r>
            <w:r w:rsidRPr="003A4459">
              <w:rPr>
                <w:rFonts w:ascii="Times New Roman" w:hAnsi="Times New Roman"/>
                <w:sz w:val="24"/>
                <w:szCs w:val="24"/>
                <w:lang w:val="uk-UA"/>
              </w:rPr>
              <w:t>,0 тис.грн</w:t>
            </w:r>
            <w:r w:rsidRPr="007D62AD">
              <w:rPr>
                <w:rFonts w:ascii="Times New Roman" w:hAnsi="Times New Roman"/>
                <w:color w:val="FF0000"/>
                <w:sz w:val="24"/>
                <w:szCs w:val="24"/>
                <w:lang w:val="uk-UA"/>
              </w:rPr>
              <w:t>.</w:t>
            </w:r>
          </w:p>
          <w:p w:rsidR="00C16547" w:rsidRPr="007D62AD" w:rsidRDefault="00C16547" w:rsidP="00DB772E">
            <w:pPr>
              <w:pStyle w:val="NoSpacing"/>
              <w:ind w:firstLine="708"/>
              <w:rPr>
                <w:rFonts w:ascii="Times New Roman" w:hAnsi="Times New Roman"/>
                <w:color w:val="FF0000"/>
                <w:sz w:val="24"/>
                <w:szCs w:val="24"/>
                <w:lang w:val="uk-UA"/>
              </w:rPr>
            </w:pPr>
          </w:p>
          <w:p w:rsidR="00C16547" w:rsidRPr="007D62AD" w:rsidRDefault="00C16547" w:rsidP="00DB772E">
            <w:pPr>
              <w:pStyle w:val="NoSpacing"/>
              <w:ind w:firstLine="708"/>
              <w:rPr>
                <w:rFonts w:ascii="Times New Roman" w:hAnsi="Times New Roman"/>
                <w:color w:val="FF0000"/>
                <w:sz w:val="24"/>
                <w:szCs w:val="24"/>
                <w:lang w:val="uk-UA"/>
              </w:rPr>
            </w:pPr>
          </w:p>
          <w:p w:rsidR="00C16547" w:rsidRPr="007D62AD" w:rsidRDefault="00C16547" w:rsidP="00E82104">
            <w:pPr>
              <w:pStyle w:val="NoSpacing"/>
              <w:rPr>
                <w:rFonts w:ascii="Times New Roman" w:hAnsi="Times New Roman"/>
                <w:color w:val="FF0000"/>
                <w:sz w:val="24"/>
                <w:szCs w:val="24"/>
                <w:lang w:val="uk-UA"/>
              </w:rPr>
            </w:pPr>
          </w:p>
          <w:p w:rsidR="00C16547" w:rsidRPr="003A4459" w:rsidRDefault="00C16547" w:rsidP="00E82104">
            <w:pPr>
              <w:pStyle w:val="NoSpacing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A4459">
              <w:rPr>
                <w:rFonts w:ascii="Times New Roman" w:hAnsi="Times New Roman"/>
                <w:sz w:val="24"/>
                <w:szCs w:val="24"/>
                <w:lang w:val="uk-UA"/>
              </w:rPr>
              <w:t>Власні кошти виконавців</w:t>
            </w:r>
          </w:p>
          <w:p w:rsidR="00C16547" w:rsidRPr="003A4459" w:rsidRDefault="00C16547" w:rsidP="00E82104">
            <w:pPr>
              <w:pStyle w:val="NoSpacing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C16547" w:rsidRPr="007D62AD" w:rsidRDefault="00C16547" w:rsidP="006E7CF2">
            <w:pPr>
              <w:pStyle w:val="NoSpacing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6547" w:rsidRPr="001717E1" w:rsidRDefault="00C16547" w:rsidP="00E82104">
            <w:pPr>
              <w:pStyle w:val="NoSpacing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717E1">
              <w:rPr>
                <w:rFonts w:ascii="Times New Roman" w:hAnsi="Times New Roman"/>
                <w:sz w:val="24"/>
                <w:szCs w:val="24"/>
                <w:lang w:val="uk-UA"/>
              </w:rPr>
              <w:t>Підвищення престижу ІГС району</w:t>
            </w:r>
          </w:p>
          <w:p w:rsidR="00C16547" w:rsidRPr="001717E1" w:rsidRDefault="00C16547" w:rsidP="00E82104">
            <w:pPr>
              <w:pStyle w:val="NoSpacing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C16547" w:rsidRPr="001717E1" w:rsidRDefault="00C16547" w:rsidP="00E82104">
            <w:pPr>
              <w:pStyle w:val="NoSpacing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C16547" w:rsidRPr="001717E1" w:rsidRDefault="00C16547" w:rsidP="00E82104">
            <w:pPr>
              <w:pStyle w:val="NoSpacing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C16547" w:rsidRPr="001717E1" w:rsidRDefault="00C16547" w:rsidP="00E82104">
            <w:pPr>
              <w:pStyle w:val="NoSpacing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C16547" w:rsidRPr="001717E1" w:rsidRDefault="00C16547" w:rsidP="00E82104">
            <w:pPr>
              <w:pStyle w:val="NoSpacing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C16547" w:rsidRPr="001717E1" w:rsidRDefault="00C16547" w:rsidP="00E82104">
            <w:pPr>
              <w:pStyle w:val="NoSpacing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C16547" w:rsidRPr="001717E1" w:rsidRDefault="00C16547" w:rsidP="00E82104">
            <w:pPr>
              <w:pStyle w:val="NoSpacing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C16547" w:rsidRPr="001717E1" w:rsidRDefault="00C16547" w:rsidP="00E82104">
            <w:pPr>
              <w:pStyle w:val="NoSpacing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C16547" w:rsidRPr="001717E1" w:rsidRDefault="00C16547" w:rsidP="00E82104">
            <w:pPr>
              <w:pStyle w:val="NoSpacing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C16547" w:rsidRPr="001717E1" w:rsidRDefault="00C16547" w:rsidP="00E82104">
            <w:pPr>
              <w:pStyle w:val="NoSpacing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C16547" w:rsidRPr="001717E1" w:rsidRDefault="00C16547" w:rsidP="00E82104">
            <w:pPr>
              <w:pStyle w:val="NoSpacing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C16547" w:rsidRPr="001717E1" w:rsidRDefault="00C16547" w:rsidP="00E82104">
            <w:pPr>
              <w:pStyle w:val="NoSpacing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717E1">
              <w:rPr>
                <w:rFonts w:ascii="Times New Roman" w:hAnsi="Times New Roman"/>
                <w:sz w:val="24"/>
                <w:szCs w:val="24"/>
                <w:lang w:val="uk-UA"/>
              </w:rPr>
              <w:t>Проведення просвітницької роботи серед молоді щодо розвитку громадянського суспільства</w:t>
            </w:r>
          </w:p>
          <w:p w:rsidR="00C16547" w:rsidRPr="001717E1" w:rsidRDefault="00C16547" w:rsidP="006E7CF2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</w:tr>
      <w:tr w:rsidR="00C16547" w:rsidRPr="007B4EA7" w:rsidTr="007D62AD">
        <w:trPr>
          <w:trHeight w:val="10338"/>
          <w:tblHeader/>
        </w:trPr>
        <w:tc>
          <w:tcPr>
            <w:tcW w:w="5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6547" w:rsidRPr="001717E1" w:rsidRDefault="00C16547" w:rsidP="006E7CF2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C16547" w:rsidRPr="001717E1" w:rsidRDefault="00C16547" w:rsidP="006E7CF2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C16547" w:rsidRPr="001717E1" w:rsidRDefault="00C16547" w:rsidP="006E7CF2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C16547" w:rsidRPr="001717E1" w:rsidRDefault="00C16547" w:rsidP="006E7CF2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C16547" w:rsidRPr="001717E1" w:rsidRDefault="00C16547" w:rsidP="006E7CF2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C16547" w:rsidRPr="001717E1" w:rsidRDefault="00C16547" w:rsidP="006E7CF2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C16547" w:rsidRPr="001717E1" w:rsidRDefault="00C16547" w:rsidP="006E7CF2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C16547" w:rsidRPr="001717E1" w:rsidRDefault="00C16547" w:rsidP="006E7CF2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C16547" w:rsidRPr="001717E1" w:rsidRDefault="00C16547" w:rsidP="006E7CF2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C16547" w:rsidRPr="001717E1" w:rsidRDefault="00C16547" w:rsidP="006E7CF2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C16547" w:rsidRPr="001717E1" w:rsidRDefault="00C16547" w:rsidP="006E7CF2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C16547" w:rsidRPr="001717E1" w:rsidRDefault="00C16547" w:rsidP="006E7CF2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C16547" w:rsidRPr="001717E1" w:rsidRDefault="00C16547" w:rsidP="006E7CF2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C16547" w:rsidRPr="001717E1" w:rsidRDefault="00C16547" w:rsidP="006E7CF2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C16547" w:rsidRPr="001717E1" w:rsidRDefault="00C16547" w:rsidP="006E7CF2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C16547" w:rsidRPr="001717E1" w:rsidRDefault="00C16547" w:rsidP="006E7CF2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C16547" w:rsidRPr="001717E1" w:rsidRDefault="00C16547" w:rsidP="006E7CF2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C16547" w:rsidRPr="001717E1" w:rsidRDefault="00C16547" w:rsidP="006E7CF2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C16547" w:rsidRPr="001717E1" w:rsidRDefault="00C16547" w:rsidP="006E7CF2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C16547" w:rsidRPr="001717E1" w:rsidRDefault="00C16547" w:rsidP="006E7CF2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C16547" w:rsidRPr="001717E1" w:rsidRDefault="00C16547" w:rsidP="006E7CF2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C16547" w:rsidRPr="001717E1" w:rsidRDefault="00C16547" w:rsidP="006E7CF2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C16547" w:rsidRPr="001717E1" w:rsidRDefault="00C16547" w:rsidP="006E7CF2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C16547" w:rsidRPr="001717E1" w:rsidRDefault="00C16547" w:rsidP="006E7CF2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C16547" w:rsidRPr="001717E1" w:rsidRDefault="00C16547" w:rsidP="006E7CF2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C16547" w:rsidRDefault="00C16547" w:rsidP="006E7CF2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C16547" w:rsidRDefault="00C16547" w:rsidP="006E7CF2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C16547" w:rsidRDefault="00C16547" w:rsidP="006E7CF2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C16547" w:rsidRDefault="00C16547" w:rsidP="006E7CF2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C16547" w:rsidRDefault="00C16547" w:rsidP="006E7CF2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C16547" w:rsidRDefault="00C16547" w:rsidP="006E7CF2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C16547" w:rsidRDefault="00C16547" w:rsidP="006E7CF2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C16547" w:rsidRDefault="00C16547" w:rsidP="006E7CF2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C16547" w:rsidRDefault="00C16547" w:rsidP="006E7CF2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C16547" w:rsidRDefault="00C16547" w:rsidP="006E7CF2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C16547" w:rsidRDefault="00C16547" w:rsidP="006E7CF2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C16547" w:rsidRDefault="00C16547" w:rsidP="006E7CF2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C16547" w:rsidRDefault="00C16547" w:rsidP="006E7CF2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C16547" w:rsidRDefault="00C16547" w:rsidP="006E7CF2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C16547" w:rsidRPr="001717E1" w:rsidRDefault="00C16547" w:rsidP="006E7CF2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C16547" w:rsidRPr="001717E1" w:rsidRDefault="00C16547" w:rsidP="006E7CF2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1717E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6547" w:rsidRPr="001717E1" w:rsidRDefault="00C16547" w:rsidP="00E82104">
            <w:pPr>
              <w:pStyle w:val="NoSpacing"/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C16547" w:rsidRPr="001717E1" w:rsidRDefault="00C16547" w:rsidP="00E82104">
            <w:pPr>
              <w:pStyle w:val="NoSpacing"/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C16547" w:rsidRPr="001717E1" w:rsidRDefault="00C16547" w:rsidP="00E82104">
            <w:pPr>
              <w:pStyle w:val="NoSpacing"/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C16547" w:rsidRPr="001717E1" w:rsidRDefault="00C16547" w:rsidP="00E82104">
            <w:pPr>
              <w:pStyle w:val="NoSpacing"/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C16547" w:rsidRPr="001717E1" w:rsidRDefault="00C16547" w:rsidP="00E82104">
            <w:pPr>
              <w:pStyle w:val="NoSpacing"/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C16547" w:rsidRPr="001717E1" w:rsidRDefault="00C16547" w:rsidP="00E82104">
            <w:pPr>
              <w:pStyle w:val="NoSpacing"/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C16547" w:rsidRPr="001717E1" w:rsidRDefault="00C16547" w:rsidP="00E82104">
            <w:pPr>
              <w:pStyle w:val="NoSpacing"/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C16547" w:rsidRPr="001717E1" w:rsidRDefault="00C16547" w:rsidP="00E82104">
            <w:pPr>
              <w:pStyle w:val="NoSpacing"/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C16547" w:rsidRPr="001717E1" w:rsidRDefault="00C16547" w:rsidP="00E82104">
            <w:pPr>
              <w:pStyle w:val="NoSpacing"/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C16547" w:rsidRPr="001717E1" w:rsidRDefault="00C16547" w:rsidP="00E82104">
            <w:pPr>
              <w:pStyle w:val="NoSpacing"/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C16547" w:rsidRPr="001717E1" w:rsidRDefault="00C16547" w:rsidP="00E82104">
            <w:pPr>
              <w:pStyle w:val="NoSpacing"/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C16547" w:rsidRPr="001717E1" w:rsidRDefault="00C16547" w:rsidP="00E82104">
            <w:pPr>
              <w:pStyle w:val="NoSpacing"/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C16547" w:rsidRPr="001717E1" w:rsidRDefault="00C16547" w:rsidP="00E82104">
            <w:pPr>
              <w:pStyle w:val="NoSpacing"/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C16547" w:rsidRPr="001717E1" w:rsidRDefault="00C16547" w:rsidP="00E82104">
            <w:pPr>
              <w:pStyle w:val="NoSpacing"/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C16547" w:rsidRPr="001717E1" w:rsidRDefault="00C16547" w:rsidP="00E82104">
            <w:pPr>
              <w:pStyle w:val="NoSpacing"/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C16547" w:rsidRPr="001717E1" w:rsidRDefault="00C16547" w:rsidP="00E82104">
            <w:pPr>
              <w:pStyle w:val="NoSpacing"/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C16547" w:rsidRPr="001717E1" w:rsidRDefault="00C16547" w:rsidP="00E82104">
            <w:pPr>
              <w:pStyle w:val="NoSpacing"/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C16547" w:rsidRPr="001717E1" w:rsidRDefault="00C16547" w:rsidP="00E82104">
            <w:pPr>
              <w:pStyle w:val="NoSpacing"/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C16547" w:rsidRPr="001717E1" w:rsidRDefault="00C16547" w:rsidP="00E82104">
            <w:pPr>
              <w:pStyle w:val="NoSpacing"/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C16547" w:rsidRPr="001717E1" w:rsidRDefault="00C16547" w:rsidP="001717E1">
            <w:pPr>
              <w:pStyle w:val="NoSpacing"/>
              <w:rPr>
                <w:rFonts w:ascii="Times New Roman" w:hAnsi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6547" w:rsidRPr="003A4459" w:rsidRDefault="00C16547" w:rsidP="006E7CF2">
            <w:pPr>
              <w:pStyle w:val="NoSpacing"/>
              <w:numPr>
                <w:ilvl w:val="0"/>
                <w:numId w:val="1"/>
              </w:numPr>
              <w:ind w:left="33" w:firstLine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A445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сприяти розвитку громадських ініціатив з питань розвитку волонтерського руху (транспортні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витрати</w:t>
            </w:r>
            <w:r w:rsidRPr="003A4459">
              <w:rPr>
                <w:rFonts w:ascii="Times New Roman" w:hAnsi="Times New Roman"/>
                <w:sz w:val="24"/>
                <w:szCs w:val="24"/>
                <w:lang w:val="uk-UA"/>
              </w:rPr>
              <w:t>, тощо)</w:t>
            </w:r>
          </w:p>
          <w:p w:rsidR="00C16547" w:rsidRDefault="00C16547" w:rsidP="006E7CF2">
            <w:pPr>
              <w:pStyle w:val="NoSpacing"/>
              <w:rPr>
                <w:rFonts w:ascii="Times New Roman" w:hAnsi="Times New Roman"/>
                <w:lang w:val="uk-UA"/>
              </w:rPr>
            </w:pPr>
          </w:p>
          <w:p w:rsidR="00C16547" w:rsidRDefault="00C16547" w:rsidP="006E7CF2">
            <w:pPr>
              <w:pStyle w:val="NoSpacing"/>
              <w:rPr>
                <w:rFonts w:ascii="Times New Roman" w:hAnsi="Times New Roman"/>
                <w:lang w:val="uk-UA"/>
              </w:rPr>
            </w:pPr>
          </w:p>
          <w:p w:rsidR="00C16547" w:rsidRDefault="00C16547" w:rsidP="00A44B08">
            <w:pPr>
              <w:pStyle w:val="NoSpacing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C16547" w:rsidRDefault="00C16547" w:rsidP="00A44B08">
            <w:pPr>
              <w:pStyle w:val="NoSpacing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C16547" w:rsidRPr="001717E1" w:rsidRDefault="00C16547" w:rsidP="00A44B08">
            <w:pPr>
              <w:pStyle w:val="NoSpacing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717E1">
              <w:rPr>
                <w:rFonts w:ascii="Times New Roman" w:hAnsi="Times New Roman"/>
                <w:sz w:val="24"/>
                <w:szCs w:val="24"/>
                <w:lang w:val="uk-UA"/>
              </w:rPr>
              <w:t>4)  здійснювати щорічний рейтинг місцевих органів виконавчої влади та органів місцевого самоврядування району щодо взаємодії з громадянами та ІГС; проведення інформаційної роботи серед населення щодо впровадження реформ</w:t>
            </w:r>
          </w:p>
          <w:p w:rsidR="00C16547" w:rsidRDefault="00C16547" w:rsidP="00A44B08">
            <w:pPr>
              <w:pStyle w:val="NoSpacing"/>
              <w:ind w:left="33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717E1">
              <w:rPr>
                <w:rFonts w:ascii="Times New Roman" w:hAnsi="Times New Roman"/>
                <w:sz w:val="24"/>
                <w:szCs w:val="24"/>
                <w:lang w:val="uk-UA"/>
              </w:rPr>
              <w:t>(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в</w:t>
            </w:r>
            <w:r w:rsidRPr="0044255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исвітлення діяльності органів виконавчої влади через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телерадіо</w:t>
            </w:r>
            <w:r w:rsidRPr="00442558">
              <w:rPr>
                <w:rFonts w:ascii="Times New Roman" w:hAnsi="Times New Roman"/>
                <w:sz w:val="24"/>
                <w:szCs w:val="24"/>
                <w:lang w:val="uk-UA"/>
              </w:rPr>
              <w:t>мовлення,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442558">
              <w:rPr>
                <w:rFonts w:ascii="Times New Roman" w:hAnsi="Times New Roman"/>
                <w:sz w:val="24"/>
                <w:szCs w:val="24"/>
                <w:lang w:val="uk-UA"/>
              </w:rPr>
              <w:t>оприлюднення  в обласних газетах інф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ормацію з широкого кола соціаль</w:t>
            </w:r>
            <w:r w:rsidRPr="00442558">
              <w:rPr>
                <w:rFonts w:ascii="Times New Roman" w:hAnsi="Times New Roman"/>
                <w:sz w:val="24"/>
                <w:szCs w:val="24"/>
                <w:lang w:val="uk-UA"/>
              </w:rPr>
              <w:t>но-економічних та політичних питань району,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1717E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442558">
              <w:rPr>
                <w:rFonts w:ascii="Times New Roman" w:hAnsi="Times New Roman"/>
                <w:sz w:val="24"/>
                <w:szCs w:val="24"/>
                <w:lang w:val="uk-UA"/>
              </w:rPr>
              <w:t>розміщення на рекламних щитах (біл-бордах) соціальної реклами,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виготовлення буклетів з</w:t>
            </w:r>
            <w:r w:rsidRPr="0044255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інформаці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йними матеріалами, т</w:t>
            </w:r>
            <w:r w:rsidRPr="00442558">
              <w:rPr>
                <w:rFonts w:ascii="Times New Roman" w:hAnsi="Times New Roman"/>
                <w:sz w:val="24"/>
                <w:szCs w:val="24"/>
                <w:lang w:val="uk-UA"/>
              </w:rPr>
              <w:t>ранспортні витрати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,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1717E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закупівля канцтоварів,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тощо)</w:t>
            </w:r>
          </w:p>
          <w:p w:rsidR="00C16547" w:rsidRDefault="00C16547" w:rsidP="006E7CF2">
            <w:pPr>
              <w:pStyle w:val="NoSpacing"/>
              <w:rPr>
                <w:rFonts w:ascii="Times New Roman" w:hAnsi="Times New Roman"/>
                <w:lang w:val="uk-UA"/>
              </w:rPr>
            </w:pPr>
          </w:p>
          <w:p w:rsidR="00C16547" w:rsidRPr="001717E1" w:rsidRDefault="00C16547" w:rsidP="006E7CF2">
            <w:pPr>
              <w:pStyle w:val="NoSpacing"/>
              <w:rPr>
                <w:rFonts w:ascii="Times New Roman" w:hAnsi="Times New Roman"/>
                <w:lang w:val="uk-UA"/>
              </w:rPr>
            </w:pPr>
          </w:p>
          <w:p w:rsidR="00C16547" w:rsidRDefault="00C16547" w:rsidP="006E7CF2">
            <w:pPr>
              <w:pStyle w:val="NoSpacing"/>
              <w:ind w:left="33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C16547" w:rsidRPr="001717E1" w:rsidRDefault="00C16547" w:rsidP="00A44B08">
            <w:pPr>
              <w:pStyle w:val="NoSpacing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C16547" w:rsidRPr="001717E1" w:rsidRDefault="00C16547" w:rsidP="006E7CF2">
            <w:pPr>
              <w:pStyle w:val="NoSpacing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C16547" w:rsidRPr="001717E1" w:rsidRDefault="00C16547" w:rsidP="00A44B08">
            <w:pPr>
              <w:pStyle w:val="NoSpacing"/>
              <w:numPr>
                <w:ilvl w:val="0"/>
                <w:numId w:val="4"/>
              </w:numPr>
              <w:ind w:left="33" w:firstLine="142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6547" w:rsidRPr="001717E1" w:rsidRDefault="00C16547" w:rsidP="006E7CF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717E1">
              <w:rPr>
                <w:rFonts w:ascii="Times New Roman" w:hAnsi="Times New Roman"/>
                <w:sz w:val="24"/>
                <w:szCs w:val="24"/>
                <w:lang w:val="uk-UA"/>
              </w:rPr>
              <w:t>Протягом 2017-2020 років</w:t>
            </w:r>
          </w:p>
          <w:p w:rsidR="00C16547" w:rsidRPr="00893531" w:rsidRDefault="00C16547" w:rsidP="006E7CF2">
            <w:pPr>
              <w:rPr>
                <w:rFonts w:ascii="Times New Roman" w:hAnsi="Times New Roman"/>
                <w:sz w:val="16"/>
                <w:szCs w:val="16"/>
                <w:lang w:val="uk-UA" w:eastAsia="en-US"/>
              </w:rPr>
            </w:pPr>
          </w:p>
          <w:p w:rsidR="00C16547" w:rsidRPr="00893531" w:rsidRDefault="00C16547" w:rsidP="006E7CF2">
            <w:pPr>
              <w:rPr>
                <w:rFonts w:ascii="Times New Roman" w:hAnsi="Times New Roman"/>
                <w:sz w:val="16"/>
                <w:szCs w:val="16"/>
                <w:lang w:val="uk-UA" w:eastAsia="en-US"/>
              </w:rPr>
            </w:pPr>
          </w:p>
          <w:p w:rsidR="00C16547" w:rsidRPr="00893531" w:rsidRDefault="00C16547" w:rsidP="006E7CF2">
            <w:pPr>
              <w:rPr>
                <w:rFonts w:ascii="Times New Roman" w:hAnsi="Times New Roman"/>
                <w:sz w:val="16"/>
                <w:szCs w:val="16"/>
                <w:lang w:val="uk-UA" w:eastAsia="en-US"/>
              </w:rPr>
            </w:pPr>
          </w:p>
          <w:p w:rsidR="00C16547" w:rsidRPr="00893531" w:rsidRDefault="00C16547" w:rsidP="006E7CF2">
            <w:pPr>
              <w:rPr>
                <w:rFonts w:ascii="Times New Roman" w:hAnsi="Times New Roman"/>
                <w:sz w:val="16"/>
                <w:szCs w:val="16"/>
                <w:lang w:val="uk-UA" w:eastAsia="en-US"/>
              </w:rPr>
            </w:pPr>
          </w:p>
          <w:p w:rsidR="00C16547" w:rsidRPr="001717E1" w:rsidRDefault="00C16547" w:rsidP="006E7CF2">
            <w:pPr>
              <w:pStyle w:val="NoSpacing"/>
              <w:jc w:val="center"/>
              <w:rPr>
                <w:rFonts w:ascii="Times New Roman" w:hAnsi="Times New Roman"/>
                <w:spacing w:val="-4"/>
                <w:sz w:val="16"/>
                <w:szCs w:val="16"/>
                <w:lang w:val="uk-UA"/>
              </w:rPr>
            </w:pPr>
          </w:p>
          <w:p w:rsidR="00C16547" w:rsidRPr="001717E1" w:rsidRDefault="00C16547" w:rsidP="006E7CF2">
            <w:pPr>
              <w:pStyle w:val="NoSpacing"/>
              <w:jc w:val="center"/>
              <w:rPr>
                <w:rFonts w:ascii="Times New Roman" w:hAnsi="Times New Roman"/>
                <w:spacing w:val="-4"/>
                <w:sz w:val="24"/>
                <w:szCs w:val="24"/>
                <w:lang w:val="uk-UA"/>
              </w:rPr>
            </w:pPr>
            <w:r w:rsidRPr="001717E1">
              <w:rPr>
                <w:rFonts w:ascii="Times New Roman" w:hAnsi="Times New Roman"/>
                <w:spacing w:val="-4"/>
                <w:sz w:val="24"/>
                <w:szCs w:val="24"/>
                <w:lang w:val="uk-UA"/>
              </w:rPr>
              <w:t>Протягом</w:t>
            </w:r>
          </w:p>
          <w:p w:rsidR="00C16547" w:rsidRPr="001717E1" w:rsidRDefault="00C16547" w:rsidP="006E7CF2">
            <w:pPr>
              <w:pStyle w:val="NoSpacing"/>
              <w:jc w:val="center"/>
              <w:rPr>
                <w:rFonts w:ascii="Times New Roman" w:hAnsi="Times New Roman"/>
                <w:spacing w:val="-4"/>
                <w:sz w:val="24"/>
                <w:szCs w:val="24"/>
                <w:lang w:val="uk-UA"/>
              </w:rPr>
            </w:pPr>
            <w:r w:rsidRPr="001717E1">
              <w:rPr>
                <w:rFonts w:ascii="Times New Roman" w:hAnsi="Times New Roman"/>
                <w:spacing w:val="-4"/>
                <w:sz w:val="24"/>
                <w:szCs w:val="24"/>
                <w:lang w:val="uk-UA"/>
              </w:rPr>
              <w:t>2017-2020 років</w:t>
            </w:r>
          </w:p>
          <w:p w:rsidR="00C16547" w:rsidRPr="001717E1" w:rsidRDefault="00C16547" w:rsidP="001717E1">
            <w:pPr>
              <w:pStyle w:val="NoSpacing"/>
              <w:jc w:val="center"/>
              <w:rPr>
                <w:rFonts w:ascii="Times New Roman" w:hAnsi="Times New Roman"/>
                <w:spacing w:val="-4"/>
                <w:sz w:val="24"/>
                <w:szCs w:val="24"/>
                <w:lang w:val="uk-UA"/>
              </w:rPr>
            </w:pPr>
          </w:p>
          <w:p w:rsidR="00C16547" w:rsidRPr="001717E1" w:rsidRDefault="00C16547" w:rsidP="001717E1">
            <w:pPr>
              <w:pStyle w:val="NoSpacing"/>
              <w:jc w:val="center"/>
              <w:rPr>
                <w:rFonts w:ascii="Times New Roman" w:hAnsi="Times New Roman"/>
                <w:spacing w:val="-4"/>
                <w:sz w:val="24"/>
                <w:szCs w:val="24"/>
                <w:lang w:val="uk-UA"/>
              </w:rPr>
            </w:pPr>
          </w:p>
          <w:p w:rsidR="00C16547" w:rsidRPr="001717E1" w:rsidRDefault="00C16547" w:rsidP="001717E1">
            <w:pPr>
              <w:pStyle w:val="NoSpacing"/>
              <w:jc w:val="center"/>
              <w:rPr>
                <w:rFonts w:ascii="Times New Roman" w:hAnsi="Times New Roman"/>
                <w:spacing w:val="-4"/>
                <w:sz w:val="24"/>
                <w:szCs w:val="24"/>
                <w:lang w:val="uk-UA"/>
              </w:rPr>
            </w:pPr>
          </w:p>
          <w:p w:rsidR="00C16547" w:rsidRPr="001717E1" w:rsidRDefault="00C16547" w:rsidP="001717E1">
            <w:pPr>
              <w:pStyle w:val="NoSpacing"/>
              <w:jc w:val="center"/>
              <w:rPr>
                <w:rFonts w:ascii="Times New Roman" w:hAnsi="Times New Roman"/>
                <w:spacing w:val="-4"/>
                <w:sz w:val="24"/>
                <w:szCs w:val="24"/>
                <w:lang w:val="uk-UA"/>
              </w:rPr>
            </w:pPr>
          </w:p>
          <w:p w:rsidR="00C16547" w:rsidRPr="001717E1" w:rsidRDefault="00C16547" w:rsidP="001717E1">
            <w:pPr>
              <w:pStyle w:val="NoSpacing"/>
              <w:jc w:val="center"/>
              <w:rPr>
                <w:rFonts w:ascii="Times New Roman" w:hAnsi="Times New Roman"/>
                <w:spacing w:val="-4"/>
                <w:sz w:val="24"/>
                <w:szCs w:val="24"/>
                <w:lang w:val="uk-UA"/>
              </w:rPr>
            </w:pPr>
          </w:p>
          <w:p w:rsidR="00C16547" w:rsidRPr="001717E1" w:rsidRDefault="00C16547" w:rsidP="001717E1">
            <w:pPr>
              <w:pStyle w:val="NoSpacing"/>
              <w:jc w:val="center"/>
              <w:rPr>
                <w:rFonts w:ascii="Times New Roman" w:hAnsi="Times New Roman"/>
                <w:spacing w:val="-4"/>
                <w:sz w:val="24"/>
                <w:szCs w:val="24"/>
                <w:lang w:val="uk-UA"/>
              </w:rPr>
            </w:pPr>
          </w:p>
          <w:p w:rsidR="00C16547" w:rsidRPr="001717E1" w:rsidRDefault="00C16547" w:rsidP="001717E1">
            <w:pPr>
              <w:pStyle w:val="NoSpacing"/>
              <w:jc w:val="center"/>
              <w:rPr>
                <w:rFonts w:ascii="Times New Roman" w:hAnsi="Times New Roman"/>
                <w:spacing w:val="-4"/>
                <w:sz w:val="24"/>
                <w:szCs w:val="24"/>
                <w:lang w:val="uk-UA"/>
              </w:rPr>
            </w:pPr>
          </w:p>
          <w:p w:rsidR="00C16547" w:rsidRPr="001717E1" w:rsidRDefault="00C16547" w:rsidP="001717E1">
            <w:pPr>
              <w:pStyle w:val="NoSpacing"/>
              <w:jc w:val="center"/>
              <w:rPr>
                <w:rFonts w:ascii="Times New Roman" w:hAnsi="Times New Roman"/>
                <w:spacing w:val="-4"/>
                <w:sz w:val="24"/>
                <w:szCs w:val="24"/>
                <w:lang w:val="uk-UA"/>
              </w:rPr>
            </w:pPr>
          </w:p>
          <w:p w:rsidR="00C16547" w:rsidRPr="001717E1" w:rsidRDefault="00C16547" w:rsidP="001717E1">
            <w:pPr>
              <w:pStyle w:val="NoSpacing"/>
              <w:jc w:val="center"/>
              <w:rPr>
                <w:rFonts w:ascii="Times New Roman" w:hAnsi="Times New Roman"/>
                <w:spacing w:val="-4"/>
                <w:sz w:val="24"/>
                <w:szCs w:val="24"/>
                <w:lang w:val="uk-UA"/>
              </w:rPr>
            </w:pPr>
          </w:p>
          <w:p w:rsidR="00C16547" w:rsidRDefault="00C16547" w:rsidP="001717E1">
            <w:pPr>
              <w:pStyle w:val="NoSpacing"/>
              <w:jc w:val="center"/>
              <w:rPr>
                <w:rFonts w:ascii="Times New Roman" w:hAnsi="Times New Roman"/>
                <w:spacing w:val="-4"/>
                <w:sz w:val="24"/>
                <w:szCs w:val="24"/>
                <w:lang w:val="uk-UA"/>
              </w:rPr>
            </w:pPr>
          </w:p>
          <w:p w:rsidR="00C16547" w:rsidRDefault="00C16547" w:rsidP="001717E1">
            <w:pPr>
              <w:pStyle w:val="NoSpacing"/>
              <w:jc w:val="center"/>
              <w:rPr>
                <w:rFonts w:ascii="Times New Roman" w:hAnsi="Times New Roman"/>
                <w:spacing w:val="-4"/>
                <w:sz w:val="24"/>
                <w:szCs w:val="24"/>
                <w:lang w:val="uk-UA"/>
              </w:rPr>
            </w:pPr>
          </w:p>
          <w:p w:rsidR="00C16547" w:rsidRDefault="00C16547" w:rsidP="001717E1">
            <w:pPr>
              <w:pStyle w:val="NoSpacing"/>
              <w:jc w:val="center"/>
              <w:rPr>
                <w:rFonts w:ascii="Times New Roman" w:hAnsi="Times New Roman"/>
                <w:spacing w:val="-4"/>
                <w:sz w:val="24"/>
                <w:szCs w:val="24"/>
                <w:lang w:val="uk-UA"/>
              </w:rPr>
            </w:pPr>
          </w:p>
          <w:p w:rsidR="00C16547" w:rsidRDefault="00C16547" w:rsidP="001717E1">
            <w:pPr>
              <w:pStyle w:val="NoSpacing"/>
              <w:jc w:val="center"/>
              <w:rPr>
                <w:rFonts w:ascii="Times New Roman" w:hAnsi="Times New Roman"/>
                <w:spacing w:val="-4"/>
                <w:sz w:val="24"/>
                <w:szCs w:val="24"/>
                <w:lang w:val="uk-UA"/>
              </w:rPr>
            </w:pPr>
          </w:p>
          <w:p w:rsidR="00C16547" w:rsidRDefault="00C16547" w:rsidP="001717E1">
            <w:pPr>
              <w:pStyle w:val="NoSpacing"/>
              <w:jc w:val="center"/>
              <w:rPr>
                <w:rFonts w:ascii="Times New Roman" w:hAnsi="Times New Roman"/>
                <w:spacing w:val="-4"/>
                <w:sz w:val="24"/>
                <w:szCs w:val="24"/>
                <w:lang w:val="uk-UA"/>
              </w:rPr>
            </w:pPr>
          </w:p>
          <w:p w:rsidR="00C16547" w:rsidRDefault="00C16547" w:rsidP="001717E1">
            <w:pPr>
              <w:pStyle w:val="NoSpacing"/>
              <w:jc w:val="center"/>
              <w:rPr>
                <w:rFonts w:ascii="Times New Roman" w:hAnsi="Times New Roman"/>
                <w:spacing w:val="-4"/>
                <w:sz w:val="24"/>
                <w:szCs w:val="24"/>
                <w:lang w:val="uk-UA"/>
              </w:rPr>
            </w:pPr>
          </w:p>
          <w:p w:rsidR="00C16547" w:rsidRPr="001717E1" w:rsidRDefault="00C16547" w:rsidP="001717E1">
            <w:pPr>
              <w:pStyle w:val="NoSpacing"/>
              <w:jc w:val="center"/>
              <w:rPr>
                <w:rFonts w:ascii="Times New Roman" w:hAnsi="Times New Roman"/>
                <w:spacing w:val="-4"/>
                <w:sz w:val="24"/>
                <w:szCs w:val="24"/>
                <w:lang w:val="uk-UA"/>
              </w:rPr>
            </w:pPr>
          </w:p>
          <w:p w:rsidR="00C16547" w:rsidRPr="001717E1" w:rsidRDefault="00C16547" w:rsidP="001717E1">
            <w:pPr>
              <w:pStyle w:val="NoSpacing"/>
              <w:jc w:val="center"/>
              <w:rPr>
                <w:rFonts w:ascii="Times New Roman" w:hAnsi="Times New Roman"/>
                <w:spacing w:val="-4"/>
                <w:sz w:val="24"/>
                <w:szCs w:val="24"/>
                <w:lang w:val="uk-UA"/>
              </w:rPr>
            </w:pPr>
          </w:p>
          <w:p w:rsidR="00C16547" w:rsidRPr="001717E1" w:rsidRDefault="00C16547" w:rsidP="001717E1">
            <w:pPr>
              <w:pStyle w:val="NoSpacing"/>
              <w:jc w:val="center"/>
              <w:rPr>
                <w:rFonts w:ascii="Times New Roman" w:hAnsi="Times New Roman"/>
                <w:spacing w:val="-4"/>
                <w:sz w:val="24"/>
                <w:szCs w:val="24"/>
                <w:lang w:val="uk-UA"/>
              </w:rPr>
            </w:pPr>
          </w:p>
          <w:p w:rsidR="00C16547" w:rsidRPr="001717E1" w:rsidRDefault="00C16547" w:rsidP="00A44B08">
            <w:pPr>
              <w:pStyle w:val="NoSpacing"/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41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6547" w:rsidRPr="001717E1" w:rsidRDefault="00C16547" w:rsidP="006E7CF2">
            <w:pPr>
              <w:pStyle w:val="NoSpacing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717E1">
              <w:rPr>
                <w:rFonts w:ascii="Times New Roman" w:hAnsi="Times New Roman"/>
                <w:sz w:val="24"/>
                <w:szCs w:val="24"/>
                <w:lang w:val="uk-UA"/>
              </w:rPr>
              <w:t>Структурні підрозділи Кіровоградської районної державної адміністрації</w:t>
            </w:r>
          </w:p>
          <w:p w:rsidR="00C16547" w:rsidRPr="001717E1" w:rsidRDefault="00C16547" w:rsidP="006E7CF2">
            <w:pPr>
              <w:pStyle w:val="NoSpacing"/>
              <w:rPr>
                <w:rFonts w:ascii="Times New Roman" w:hAnsi="Times New Roman"/>
                <w:lang w:val="uk-UA"/>
              </w:rPr>
            </w:pPr>
          </w:p>
          <w:p w:rsidR="00C16547" w:rsidRPr="001717E1" w:rsidRDefault="00C16547" w:rsidP="006E7CF2">
            <w:pPr>
              <w:pStyle w:val="NoSpacing"/>
              <w:rPr>
                <w:rFonts w:ascii="Times New Roman" w:hAnsi="Times New Roman"/>
                <w:lang w:val="uk-UA"/>
              </w:rPr>
            </w:pPr>
          </w:p>
          <w:p w:rsidR="00C16547" w:rsidRPr="001717E1" w:rsidRDefault="00C16547" w:rsidP="006E7CF2">
            <w:pPr>
              <w:pStyle w:val="NoSpacing"/>
              <w:rPr>
                <w:rFonts w:ascii="Times New Roman" w:hAnsi="Times New Roman"/>
                <w:lang w:val="uk-UA"/>
              </w:rPr>
            </w:pPr>
          </w:p>
          <w:p w:rsidR="00C16547" w:rsidRPr="001717E1" w:rsidRDefault="00C16547" w:rsidP="006E7CF2">
            <w:pPr>
              <w:pStyle w:val="NoSpacing"/>
              <w:rPr>
                <w:rFonts w:ascii="Times New Roman" w:hAnsi="Times New Roman"/>
                <w:lang w:val="uk-UA"/>
              </w:rPr>
            </w:pPr>
          </w:p>
          <w:p w:rsidR="00C16547" w:rsidRPr="001717E1" w:rsidRDefault="00C16547" w:rsidP="006E7CF2">
            <w:pPr>
              <w:pStyle w:val="NoSpacing"/>
              <w:rPr>
                <w:rFonts w:ascii="Times New Roman" w:hAnsi="Times New Roman"/>
                <w:lang w:val="uk-UA"/>
              </w:rPr>
            </w:pPr>
          </w:p>
          <w:p w:rsidR="00C16547" w:rsidRPr="001717E1" w:rsidRDefault="00C16547" w:rsidP="006E7CF2">
            <w:pPr>
              <w:pStyle w:val="NoSpacing"/>
              <w:rPr>
                <w:rFonts w:ascii="Times New Roman" w:hAnsi="Times New Roman"/>
                <w:lang w:val="uk-UA"/>
              </w:rPr>
            </w:pPr>
          </w:p>
          <w:p w:rsidR="00C16547" w:rsidRPr="001717E1" w:rsidRDefault="00C16547" w:rsidP="006E7CF2">
            <w:pPr>
              <w:pStyle w:val="NoSpacing"/>
              <w:rPr>
                <w:rFonts w:ascii="Times New Roman" w:hAnsi="Times New Roman"/>
                <w:lang w:val="uk-UA"/>
              </w:rPr>
            </w:pPr>
          </w:p>
          <w:p w:rsidR="00C16547" w:rsidRPr="001717E1" w:rsidRDefault="00C16547" w:rsidP="006E7CF2">
            <w:pPr>
              <w:pStyle w:val="NoSpacing"/>
              <w:rPr>
                <w:rFonts w:ascii="Times New Roman" w:hAnsi="Times New Roman"/>
                <w:lang w:val="uk-UA"/>
              </w:rPr>
            </w:pPr>
          </w:p>
          <w:p w:rsidR="00C16547" w:rsidRPr="001717E1" w:rsidRDefault="00C16547" w:rsidP="006E7CF2">
            <w:pPr>
              <w:pStyle w:val="NoSpacing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717E1">
              <w:rPr>
                <w:rFonts w:ascii="Times New Roman" w:hAnsi="Times New Roman"/>
                <w:sz w:val="24"/>
                <w:szCs w:val="24"/>
                <w:lang w:val="uk-UA"/>
              </w:rPr>
              <w:t>Кіровоградська районна держа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вна адміністрація, територіальні об’єднані громади, сільські ради</w:t>
            </w:r>
          </w:p>
          <w:p w:rsidR="00C16547" w:rsidRPr="001717E1" w:rsidRDefault="00C16547" w:rsidP="001717E1">
            <w:pPr>
              <w:pStyle w:val="NoSpacing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C16547" w:rsidRPr="001717E1" w:rsidRDefault="00C16547" w:rsidP="001717E1">
            <w:pPr>
              <w:pStyle w:val="NoSpacing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C16547" w:rsidRPr="001717E1" w:rsidRDefault="00C16547" w:rsidP="001717E1">
            <w:pPr>
              <w:pStyle w:val="NoSpacing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C16547" w:rsidRPr="001717E1" w:rsidRDefault="00C16547" w:rsidP="001717E1">
            <w:pPr>
              <w:pStyle w:val="NoSpacing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C16547" w:rsidRPr="001717E1" w:rsidRDefault="00C16547" w:rsidP="001717E1">
            <w:pPr>
              <w:pStyle w:val="NoSpacing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C16547" w:rsidRPr="001717E1" w:rsidRDefault="00C16547" w:rsidP="001717E1">
            <w:pPr>
              <w:pStyle w:val="NoSpacing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C16547" w:rsidRPr="001717E1" w:rsidRDefault="00C16547" w:rsidP="001717E1">
            <w:pPr>
              <w:pStyle w:val="NoSpacing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C16547" w:rsidRPr="001717E1" w:rsidRDefault="00C16547" w:rsidP="001717E1">
            <w:pPr>
              <w:pStyle w:val="NoSpacing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C16547" w:rsidRPr="001717E1" w:rsidRDefault="00C16547" w:rsidP="001717E1">
            <w:pPr>
              <w:pStyle w:val="NoSpacing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C16547" w:rsidRPr="001717E1" w:rsidRDefault="00C16547" w:rsidP="001717E1">
            <w:pPr>
              <w:pStyle w:val="NoSpacing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C16547" w:rsidRDefault="00C16547" w:rsidP="001717E1">
            <w:pPr>
              <w:pStyle w:val="NoSpacing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C16547" w:rsidRDefault="00C16547" w:rsidP="001717E1">
            <w:pPr>
              <w:pStyle w:val="NoSpacing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C16547" w:rsidRDefault="00C16547" w:rsidP="001717E1">
            <w:pPr>
              <w:pStyle w:val="NoSpacing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C16547" w:rsidRDefault="00C16547" w:rsidP="001717E1">
            <w:pPr>
              <w:pStyle w:val="NoSpacing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C16547" w:rsidRDefault="00C16547" w:rsidP="001717E1">
            <w:pPr>
              <w:pStyle w:val="NoSpacing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C16547" w:rsidRDefault="00C16547" w:rsidP="001717E1">
            <w:pPr>
              <w:pStyle w:val="NoSpacing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C16547" w:rsidRPr="001717E1" w:rsidRDefault="00C16547" w:rsidP="001717E1">
            <w:pPr>
              <w:pStyle w:val="NoSpacing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C16547" w:rsidRPr="001717E1" w:rsidRDefault="00C16547" w:rsidP="001717E1">
            <w:pPr>
              <w:pStyle w:val="NoSpacing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  <w:p w:rsidR="00C16547" w:rsidRPr="001717E1" w:rsidRDefault="00C16547" w:rsidP="00A44B08">
            <w:pPr>
              <w:pStyle w:val="NoSpacing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6547" w:rsidRPr="003A4459" w:rsidRDefault="00C16547" w:rsidP="006E7CF2">
            <w:pPr>
              <w:pStyle w:val="NoSpacing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A4459">
              <w:rPr>
                <w:rFonts w:ascii="Times New Roman" w:hAnsi="Times New Roman"/>
                <w:sz w:val="24"/>
                <w:szCs w:val="24"/>
                <w:lang w:val="uk-UA"/>
              </w:rPr>
              <w:t>Районний бюджет – 33,0 тис.грн.,</w:t>
            </w:r>
          </w:p>
          <w:p w:rsidR="00C16547" w:rsidRPr="003A4459" w:rsidRDefault="00C16547" w:rsidP="006E7CF2">
            <w:pPr>
              <w:pStyle w:val="NoSpacing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A4459">
              <w:rPr>
                <w:rFonts w:ascii="Times New Roman" w:hAnsi="Times New Roman"/>
                <w:sz w:val="24"/>
                <w:szCs w:val="24"/>
                <w:lang w:val="uk-UA"/>
              </w:rPr>
              <w:t>у тому числі:</w:t>
            </w:r>
          </w:p>
          <w:p w:rsidR="00C16547" w:rsidRPr="003A4459" w:rsidRDefault="00C16547" w:rsidP="00CA1DDE">
            <w:pPr>
              <w:pStyle w:val="NoSpacing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A445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2017 рік – </w:t>
            </w:r>
          </w:p>
          <w:p w:rsidR="00C16547" w:rsidRPr="003A4459" w:rsidRDefault="00C16547" w:rsidP="00CA1DDE">
            <w:pPr>
              <w:pStyle w:val="NoSpacing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A4459">
              <w:rPr>
                <w:rFonts w:ascii="Times New Roman" w:hAnsi="Times New Roman"/>
                <w:sz w:val="24"/>
                <w:szCs w:val="24"/>
                <w:lang w:val="uk-UA"/>
              </w:rPr>
              <w:t>33,0 тис.грн.;</w:t>
            </w:r>
          </w:p>
          <w:p w:rsidR="00C16547" w:rsidRPr="003A4459" w:rsidRDefault="00C16547" w:rsidP="006E7CF2">
            <w:pPr>
              <w:pStyle w:val="NoSpacing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C16547" w:rsidRDefault="00C16547" w:rsidP="006E7CF2">
            <w:pPr>
              <w:pStyle w:val="NoSpacing"/>
              <w:rPr>
                <w:rFonts w:ascii="Times New Roman" w:hAnsi="Times New Roman"/>
                <w:color w:val="FF0000"/>
                <w:sz w:val="24"/>
                <w:szCs w:val="24"/>
                <w:lang w:val="uk-UA"/>
              </w:rPr>
            </w:pPr>
          </w:p>
          <w:p w:rsidR="00C16547" w:rsidRDefault="00C16547" w:rsidP="006E7CF2">
            <w:pPr>
              <w:pStyle w:val="NoSpacing"/>
              <w:rPr>
                <w:rFonts w:ascii="Times New Roman" w:hAnsi="Times New Roman"/>
                <w:color w:val="FF0000"/>
                <w:sz w:val="24"/>
                <w:szCs w:val="24"/>
                <w:lang w:val="uk-UA"/>
              </w:rPr>
            </w:pPr>
          </w:p>
          <w:p w:rsidR="00C16547" w:rsidRDefault="00C16547" w:rsidP="006E7CF2">
            <w:pPr>
              <w:pStyle w:val="NoSpacing"/>
              <w:rPr>
                <w:rFonts w:ascii="Times New Roman" w:hAnsi="Times New Roman"/>
                <w:color w:val="FF0000"/>
                <w:sz w:val="24"/>
                <w:szCs w:val="24"/>
                <w:lang w:val="uk-UA"/>
              </w:rPr>
            </w:pPr>
          </w:p>
          <w:p w:rsidR="00C16547" w:rsidRPr="007D62AD" w:rsidRDefault="00C16547" w:rsidP="006E7CF2">
            <w:pPr>
              <w:pStyle w:val="NoSpacing"/>
              <w:rPr>
                <w:rFonts w:ascii="Times New Roman" w:hAnsi="Times New Roman"/>
                <w:color w:val="FF0000"/>
                <w:sz w:val="24"/>
                <w:szCs w:val="24"/>
                <w:lang w:val="uk-UA"/>
              </w:rPr>
            </w:pPr>
          </w:p>
          <w:p w:rsidR="00C16547" w:rsidRPr="006E03E4" w:rsidRDefault="00C16547" w:rsidP="006E7CF2">
            <w:pPr>
              <w:pStyle w:val="NoSpacing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Районний бюджет – 299</w:t>
            </w:r>
            <w:r w:rsidRPr="006E03E4">
              <w:rPr>
                <w:rFonts w:ascii="Times New Roman" w:hAnsi="Times New Roman"/>
                <w:sz w:val="24"/>
                <w:szCs w:val="24"/>
                <w:lang w:val="uk-UA"/>
              </w:rPr>
              <w:t>,0 тис.грн.,</w:t>
            </w:r>
          </w:p>
          <w:p w:rsidR="00C16547" w:rsidRPr="006E03E4" w:rsidRDefault="00C16547" w:rsidP="006E7CF2">
            <w:pPr>
              <w:pStyle w:val="NoSpacing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E03E4">
              <w:rPr>
                <w:rFonts w:ascii="Times New Roman" w:hAnsi="Times New Roman"/>
                <w:sz w:val="24"/>
                <w:szCs w:val="24"/>
                <w:lang w:val="uk-UA"/>
              </w:rPr>
              <w:t>у тому числі:</w:t>
            </w:r>
          </w:p>
          <w:p w:rsidR="00C16547" w:rsidRPr="006E03E4" w:rsidRDefault="00C16547" w:rsidP="006E7CF2">
            <w:pPr>
              <w:pStyle w:val="NoSpacing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E03E4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2017 рік – </w:t>
            </w:r>
          </w:p>
          <w:p w:rsidR="00C16547" w:rsidRPr="006E03E4" w:rsidRDefault="00C16547" w:rsidP="006E7CF2">
            <w:pPr>
              <w:pStyle w:val="NoSpacing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E03E4">
              <w:rPr>
                <w:rFonts w:ascii="Times New Roman" w:hAnsi="Times New Roman"/>
                <w:sz w:val="24"/>
                <w:szCs w:val="24"/>
                <w:lang w:val="uk-UA"/>
              </w:rPr>
              <w:t>8,0 тис.грн.;</w:t>
            </w:r>
          </w:p>
          <w:p w:rsidR="00C16547" w:rsidRPr="006E03E4" w:rsidRDefault="00C16547" w:rsidP="006E7CF2">
            <w:pPr>
              <w:pStyle w:val="NoSpacing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E03E4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2018 рік – </w:t>
            </w:r>
          </w:p>
          <w:p w:rsidR="00C16547" w:rsidRPr="006E03E4" w:rsidRDefault="00C16547" w:rsidP="006E7CF2">
            <w:pPr>
              <w:pStyle w:val="NoSpacing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97</w:t>
            </w:r>
            <w:r w:rsidRPr="006E03E4">
              <w:rPr>
                <w:rFonts w:ascii="Times New Roman" w:hAnsi="Times New Roman"/>
                <w:sz w:val="24"/>
                <w:szCs w:val="24"/>
                <w:lang w:val="uk-UA"/>
              </w:rPr>
              <w:t>,0 тис.грн.;</w:t>
            </w:r>
          </w:p>
          <w:p w:rsidR="00C16547" w:rsidRPr="006E03E4" w:rsidRDefault="00C16547" w:rsidP="006E7CF2">
            <w:pPr>
              <w:pStyle w:val="NoSpacing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E03E4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2019 рік – </w:t>
            </w:r>
          </w:p>
          <w:p w:rsidR="00C16547" w:rsidRPr="006E03E4" w:rsidRDefault="00C16547" w:rsidP="006E7CF2">
            <w:pPr>
              <w:pStyle w:val="NoSpacing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97</w:t>
            </w:r>
            <w:r w:rsidRPr="006E03E4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,0 тис.грн. </w:t>
            </w:r>
          </w:p>
          <w:p w:rsidR="00C16547" w:rsidRPr="006E03E4" w:rsidRDefault="00C16547" w:rsidP="006E03E4">
            <w:pPr>
              <w:pStyle w:val="NoSpacing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E03E4">
              <w:rPr>
                <w:rFonts w:ascii="Times New Roman" w:hAnsi="Times New Roman"/>
                <w:sz w:val="24"/>
                <w:szCs w:val="24"/>
                <w:lang w:val="uk-UA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20</w:t>
            </w:r>
            <w:r w:rsidRPr="006E03E4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рік – </w:t>
            </w:r>
          </w:p>
          <w:p w:rsidR="00C16547" w:rsidRDefault="00C16547" w:rsidP="006E03E4">
            <w:pPr>
              <w:pStyle w:val="NoSpacing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97</w:t>
            </w:r>
            <w:r w:rsidRPr="006E03E4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,0 тис.грн. </w:t>
            </w:r>
          </w:p>
          <w:p w:rsidR="00C16547" w:rsidRDefault="00C16547" w:rsidP="006E03E4">
            <w:pPr>
              <w:pStyle w:val="NoSpacing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C16547" w:rsidRDefault="00C16547" w:rsidP="006E03E4">
            <w:pPr>
              <w:pStyle w:val="NoSpacing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Місцеві бюджети –</w:t>
            </w:r>
          </w:p>
          <w:p w:rsidR="00C16547" w:rsidRDefault="00C16547" w:rsidP="006E03E4">
            <w:pPr>
              <w:pStyle w:val="NoSpacing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9,0 тис.грн.,</w:t>
            </w:r>
          </w:p>
          <w:p w:rsidR="00C16547" w:rsidRDefault="00C16547" w:rsidP="006E03E4">
            <w:pPr>
              <w:pStyle w:val="NoSpacing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у тому числі:</w:t>
            </w:r>
          </w:p>
          <w:p w:rsidR="00C16547" w:rsidRDefault="00C16547" w:rsidP="006E03E4">
            <w:pPr>
              <w:pStyle w:val="NoSpacing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2018 рік – </w:t>
            </w:r>
          </w:p>
          <w:p w:rsidR="00C16547" w:rsidRDefault="00C16547" w:rsidP="006E03E4">
            <w:pPr>
              <w:pStyle w:val="NoSpacing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3,0 тис.грн.;</w:t>
            </w:r>
          </w:p>
          <w:p w:rsidR="00C16547" w:rsidRDefault="00C16547" w:rsidP="006E03E4">
            <w:pPr>
              <w:pStyle w:val="NoSpacing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2019 рік – </w:t>
            </w:r>
          </w:p>
          <w:p w:rsidR="00C16547" w:rsidRDefault="00C16547" w:rsidP="006E03E4">
            <w:pPr>
              <w:pStyle w:val="NoSpacing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3,0 тис.грн.;</w:t>
            </w:r>
          </w:p>
          <w:p w:rsidR="00C16547" w:rsidRDefault="00C16547" w:rsidP="006E03E4">
            <w:pPr>
              <w:pStyle w:val="NoSpacing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2010 рік – </w:t>
            </w:r>
          </w:p>
          <w:p w:rsidR="00C16547" w:rsidRPr="006E03E4" w:rsidRDefault="00C16547" w:rsidP="006E03E4">
            <w:pPr>
              <w:pStyle w:val="NoSpacing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3,0 тис.грн.</w:t>
            </w:r>
          </w:p>
          <w:p w:rsidR="00C16547" w:rsidRPr="006E03E4" w:rsidRDefault="00C16547" w:rsidP="00CA1DDE">
            <w:pPr>
              <w:pStyle w:val="NoSpacing"/>
              <w:rPr>
                <w:rFonts w:ascii="Times New Roman" w:hAnsi="Times New Roman"/>
                <w:lang w:val="uk-UA"/>
              </w:rPr>
            </w:pPr>
          </w:p>
          <w:p w:rsidR="00C16547" w:rsidRPr="007D62AD" w:rsidRDefault="00C16547" w:rsidP="00CA1DDE">
            <w:pPr>
              <w:pStyle w:val="NoSpacing"/>
              <w:rPr>
                <w:rFonts w:ascii="Times New Roman" w:hAnsi="Times New Roman"/>
                <w:color w:val="FF0000"/>
                <w:lang w:val="uk-UA"/>
              </w:rPr>
            </w:pPr>
          </w:p>
          <w:p w:rsidR="00C16547" w:rsidRPr="007D62AD" w:rsidRDefault="00C16547" w:rsidP="00CA1DDE">
            <w:pPr>
              <w:pStyle w:val="NoSpacing"/>
              <w:rPr>
                <w:rFonts w:ascii="Times New Roman" w:hAnsi="Times New Roman"/>
                <w:color w:val="FF0000"/>
                <w:lang w:val="uk-UA"/>
              </w:rPr>
            </w:pPr>
          </w:p>
          <w:p w:rsidR="00C16547" w:rsidRPr="007D62AD" w:rsidRDefault="00C16547" w:rsidP="00CA1DDE">
            <w:pPr>
              <w:pStyle w:val="NoSpacing"/>
              <w:rPr>
                <w:rFonts w:ascii="Times New Roman" w:hAnsi="Times New Roman"/>
                <w:color w:val="FF0000"/>
                <w:sz w:val="28"/>
                <w:szCs w:val="28"/>
                <w:lang w:val="uk-UA"/>
              </w:rPr>
            </w:pPr>
          </w:p>
          <w:p w:rsidR="00C16547" w:rsidRPr="007D62AD" w:rsidRDefault="00C16547" w:rsidP="00CA1DDE">
            <w:pPr>
              <w:pStyle w:val="NoSpacing"/>
              <w:rPr>
                <w:rFonts w:ascii="Times New Roman" w:hAnsi="Times New Roman"/>
                <w:color w:val="FF0000"/>
                <w:sz w:val="28"/>
                <w:szCs w:val="28"/>
                <w:lang w:val="uk-UA"/>
              </w:rPr>
            </w:pPr>
          </w:p>
          <w:p w:rsidR="00C16547" w:rsidRPr="007D62AD" w:rsidRDefault="00C16547" w:rsidP="00CA1DDE">
            <w:pPr>
              <w:pStyle w:val="NoSpacing"/>
              <w:rPr>
                <w:rFonts w:ascii="Times New Roman" w:hAnsi="Times New Roman"/>
                <w:color w:val="FF0000"/>
                <w:sz w:val="28"/>
                <w:szCs w:val="28"/>
                <w:lang w:val="uk-UA"/>
              </w:rPr>
            </w:pPr>
          </w:p>
          <w:p w:rsidR="00C16547" w:rsidRPr="007D62AD" w:rsidRDefault="00C16547" w:rsidP="00CA1DDE">
            <w:pPr>
              <w:pStyle w:val="NoSpacing"/>
              <w:rPr>
                <w:rFonts w:ascii="Times New Roman" w:hAnsi="Times New Roman"/>
                <w:color w:val="FF0000"/>
                <w:sz w:val="28"/>
                <w:szCs w:val="28"/>
                <w:lang w:val="uk-UA"/>
              </w:rPr>
            </w:pPr>
          </w:p>
          <w:p w:rsidR="00C16547" w:rsidRPr="007D62AD" w:rsidRDefault="00C16547" w:rsidP="00CA1DDE">
            <w:pPr>
              <w:pStyle w:val="NoSpacing"/>
              <w:rPr>
                <w:rFonts w:ascii="Times New Roman" w:hAnsi="Times New Roman"/>
                <w:color w:val="FF0000"/>
                <w:sz w:val="28"/>
                <w:szCs w:val="28"/>
                <w:lang w:val="uk-UA"/>
              </w:rPr>
            </w:pPr>
          </w:p>
          <w:p w:rsidR="00C16547" w:rsidRPr="007D62AD" w:rsidRDefault="00C16547" w:rsidP="00CA1DDE">
            <w:pPr>
              <w:pStyle w:val="NoSpacing"/>
              <w:rPr>
                <w:rFonts w:ascii="Times New Roman" w:hAnsi="Times New Roman"/>
                <w:color w:val="FF0000"/>
                <w:sz w:val="28"/>
                <w:szCs w:val="28"/>
                <w:lang w:val="uk-UA"/>
              </w:rPr>
            </w:pPr>
          </w:p>
          <w:p w:rsidR="00C16547" w:rsidRPr="007D62AD" w:rsidRDefault="00C16547" w:rsidP="00CA1DDE">
            <w:pPr>
              <w:pStyle w:val="NoSpacing"/>
              <w:rPr>
                <w:rFonts w:ascii="Times New Roman" w:hAnsi="Times New Roman"/>
                <w:color w:val="FF0000"/>
                <w:sz w:val="28"/>
                <w:szCs w:val="28"/>
                <w:lang w:val="uk-UA"/>
              </w:rPr>
            </w:pPr>
          </w:p>
          <w:p w:rsidR="00C16547" w:rsidRPr="007D62AD" w:rsidRDefault="00C16547" w:rsidP="00CA1DDE">
            <w:pPr>
              <w:pStyle w:val="NoSpacing"/>
              <w:rPr>
                <w:rFonts w:ascii="Times New Roman" w:hAnsi="Times New Roman"/>
                <w:color w:val="FF0000"/>
                <w:sz w:val="28"/>
                <w:szCs w:val="28"/>
                <w:lang w:val="uk-UA"/>
              </w:rPr>
            </w:pPr>
          </w:p>
          <w:p w:rsidR="00C16547" w:rsidRPr="007D62AD" w:rsidRDefault="00C16547" w:rsidP="00CA1DDE">
            <w:pPr>
              <w:pStyle w:val="NoSpacing"/>
              <w:rPr>
                <w:rFonts w:ascii="Times New Roman" w:hAnsi="Times New Roman"/>
                <w:color w:val="FF0000"/>
                <w:sz w:val="28"/>
                <w:szCs w:val="28"/>
                <w:lang w:val="uk-UA"/>
              </w:rPr>
            </w:pPr>
          </w:p>
          <w:p w:rsidR="00C16547" w:rsidRPr="007D62AD" w:rsidRDefault="00C16547" w:rsidP="00A44B08">
            <w:pPr>
              <w:pStyle w:val="NoSpacing"/>
              <w:rPr>
                <w:rFonts w:ascii="Times New Roman" w:hAnsi="Times New Roman"/>
                <w:color w:val="FF0000"/>
                <w:lang w:val="uk-UA"/>
              </w:rPr>
            </w:pP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6547" w:rsidRPr="001717E1" w:rsidRDefault="00C16547" w:rsidP="006E7CF2">
            <w:pPr>
              <w:pStyle w:val="NoSpacing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717E1">
              <w:rPr>
                <w:rFonts w:ascii="Times New Roman" w:hAnsi="Times New Roman"/>
                <w:sz w:val="24"/>
                <w:szCs w:val="24"/>
                <w:lang w:val="uk-UA"/>
              </w:rPr>
              <w:t>Популяризація волонтерського руху</w:t>
            </w:r>
          </w:p>
          <w:p w:rsidR="00C16547" w:rsidRPr="00893531" w:rsidRDefault="00C16547" w:rsidP="006E7CF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</w:p>
          <w:p w:rsidR="00C16547" w:rsidRPr="00893531" w:rsidRDefault="00C16547" w:rsidP="006E7CF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</w:p>
          <w:p w:rsidR="00C16547" w:rsidRPr="00893531" w:rsidRDefault="00C16547" w:rsidP="006E7CF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</w:p>
          <w:p w:rsidR="00C16547" w:rsidRPr="00893531" w:rsidRDefault="00C16547" w:rsidP="006E7CF2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</w:p>
          <w:p w:rsidR="00C16547" w:rsidRPr="001717E1" w:rsidRDefault="00C16547" w:rsidP="006E7CF2">
            <w:pPr>
              <w:pStyle w:val="NoSpacing"/>
              <w:rPr>
                <w:rFonts w:ascii="Times New Roman" w:hAnsi="Times New Roman"/>
                <w:spacing w:val="-4"/>
                <w:sz w:val="24"/>
                <w:szCs w:val="24"/>
                <w:lang w:val="uk-UA"/>
              </w:rPr>
            </w:pPr>
            <w:r w:rsidRPr="001717E1">
              <w:rPr>
                <w:rFonts w:ascii="Times New Roman" w:hAnsi="Times New Roman"/>
                <w:spacing w:val="-4"/>
                <w:sz w:val="24"/>
                <w:szCs w:val="24"/>
                <w:lang w:val="uk-UA"/>
              </w:rPr>
              <w:t xml:space="preserve">Визначення пріоритетних проблем в місцевій політиці щодо сприяння розвитку громадянського суспільства та поліпшення діяльності місцевих органів виконавчої влади та органів місцевого самоврядування </w:t>
            </w:r>
          </w:p>
          <w:p w:rsidR="00C16547" w:rsidRPr="00893531" w:rsidRDefault="00C16547" w:rsidP="006E7CF2">
            <w:pPr>
              <w:rPr>
                <w:rFonts w:ascii="Times New Roman" w:hAnsi="Times New Roman"/>
                <w:lang w:val="uk-UA" w:eastAsia="en-US"/>
              </w:rPr>
            </w:pPr>
          </w:p>
          <w:p w:rsidR="00C16547" w:rsidRPr="00893531" w:rsidRDefault="00C16547" w:rsidP="006E7CF2">
            <w:pPr>
              <w:rPr>
                <w:rFonts w:ascii="Times New Roman" w:hAnsi="Times New Roman"/>
                <w:spacing w:val="-4"/>
                <w:sz w:val="24"/>
                <w:szCs w:val="24"/>
                <w:lang w:val="uk-UA"/>
              </w:rPr>
            </w:pPr>
          </w:p>
          <w:p w:rsidR="00C16547" w:rsidRPr="00893531" w:rsidRDefault="00C16547" w:rsidP="006E7CF2">
            <w:pPr>
              <w:rPr>
                <w:rFonts w:ascii="Times New Roman" w:hAnsi="Times New Roman"/>
                <w:spacing w:val="-4"/>
                <w:sz w:val="24"/>
                <w:szCs w:val="24"/>
                <w:lang w:val="uk-UA"/>
              </w:rPr>
            </w:pPr>
          </w:p>
          <w:p w:rsidR="00C16547" w:rsidRPr="00893531" w:rsidRDefault="00C16547" w:rsidP="006E7CF2">
            <w:pPr>
              <w:rPr>
                <w:rFonts w:ascii="Times New Roman" w:hAnsi="Times New Roman"/>
                <w:spacing w:val="-4"/>
                <w:sz w:val="24"/>
                <w:szCs w:val="24"/>
                <w:lang w:val="uk-UA"/>
              </w:rPr>
            </w:pPr>
          </w:p>
          <w:p w:rsidR="00C16547" w:rsidRPr="00893531" w:rsidRDefault="00C16547" w:rsidP="006E7CF2">
            <w:pPr>
              <w:rPr>
                <w:rFonts w:ascii="Times New Roman" w:hAnsi="Times New Roman"/>
                <w:spacing w:val="-4"/>
                <w:sz w:val="24"/>
                <w:szCs w:val="24"/>
                <w:lang w:val="uk-UA"/>
              </w:rPr>
            </w:pPr>
          </w:p>
          <w:p w:rsidR="00C16547" w:rsidRPr="00893531" w:rsidRDefault="00C16547" w:rsidP="006E7CF2">
            <w:pPr>
              <w:rPr>
                <w:rFonts w:ascii="Times New Roman" w:hAnsi="Times New Roman"/>
                <w:lang w:val="uk-UA" w:eastAsia="en-US"/>
              </w:rPr>
            </w:pPr>
          </w:p>
        </w:tc>
      </w:tr>
      <w:tr w:rsidR="00C16547" w:rsidRPr="007B4EA7" w:rsidTr="007D62AD">
        <w:trPr>
          <w:trHeight w:val="10483"/>
          <w:tblHeader/>
        </w:trPr>
        <w:tc>
          <w:tcPr>
            <w:tcW w:w="5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6547" w:rsidRPr="001717E1" w:rsidRDefault="00C16547" w:rsidP="006E7CF2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6547" w:rsidRPr="001717E1" w:rsidRDefault="00C16547" w:rsidP="00E82104">
            <w:pPr>
              <w:pStyle w:val="NoSpacing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uk-UA"/>
              </w:rPr>
            </w:pPr>
            <w:r w:rsidRPr="001717E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Забезпечення ефективних процедур участі громадськості під час формування та реалізації державної, регіональної політики, вирішення питань місцевого значення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6547" w:rsidRPr="001717E1" w:rsidRDefault="00C16547" w:rsidP="00A44B08">
            <w:pPr>
              <w:pStyle w:val="NoSpacing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717E1">
              <w:rPr>
                <w:rFonts w:ascii="Times New Roman" w:hAnsi="Times New Roman"/>
                <w:sz w:val="24"/>
                <w:szCs w:val="24"/>
                <w:lang w:val="uk-UA"/>
              </w:rPr>
              <w:t>сприяти проведенню громадських експертиз діяльності місцевих органів виконавчої влади;</w:t>
            </w:r>
          </w:p>
          <w:p w:rsidR="00C16547" w:rsidRPr="001717E1" w:rsidRDefault="00C16547" w:rsidP="00A44B08">
            <w:pPr>
              <w:pStyle w:val="NoSpacing"/>
              <w:numPr>
                <w:ilvl w:val="0"/>
                <w:numId w:val="8"/>
              </w:numPr>
              <w:ind w:left="33" w:firstLine="142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717E1">
              <w:rPr>
                <w:rFonts w:ascii="Times New Roman" w:hAnsi="Times New Roman"/>
                <w:sz w:val="24"/>
                <w:szCs w:val="24"/>
                <w:lang w:val="uk-UA"/>
              </w:rPr>
              <w:t>провести громадські обговорення проекту плану заходів із впровадження Ініціативи «Партнерство «Відкритий Уряд»</w:t>
            </w:r>
          </w:p>
          <w:p w:rsidR="00C16547" w:rsidRPr="001717E1" w:rsidRDefault="00C16547" w:rsidP="003C1168">
            <w:pPr>
              <w:pStyle w:val="ListParagraph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  <w:p w:rsidR="00C16547" w:rsidRPr="001717E1" w:rsidRDefault="00C16547" w:rsidP="00A44B08">
            <w:pPr>
              <w:pStyle w:val="NoSpacing"/>
              <w:numPr>
                <w:ilvl w:val="0"/>
                <w:numId w:val="8"/>
              </w:numPr>
              <w:ind w:left="33" w:firstLine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717E1">
              <w:rPr>
                <w:rFonts w:ascii="Times New Roman" w:hAnsi="Times New Roman"/>
                <w:sz w:val="24"/>
                <w:szCs w:val="24"/>
                <w:lang w:val="uk-UA"/>
              </w:rPr>
              <w:t>співпрацювати з ІГС з питань поширення серед населення ідеї нетерпимості до проявів корупції;</w:t>
            </w:r>
          </w:p>
          <w:p w:rsidR="00C16547" w:rsidRDefault="00C16547" w:rsidP="007B6696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C16547" w:rsidRPr="001717E1" w:rsidRDefault="00C16547" w:rsidP="007B6696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C16547" w:rsidRPr="001717E1" w:rsidRDefault="00C16547" w:rsidP="00A44B08">
            <w:pPr>
              <w:pStyle w:val="NoSpacing"/>
              <w:numPr>
                <w:ilvl w:val="0"/>
                <w:numId w:val="8"/>
              </w:numPr>
              <w:ind w:left="33" w:firstLine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717E1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залучати ІГС до роботи оргкомітетів, експертних та робочих груп, консультативно-дорадчих органів;</w:t>
            </w:r>
          </w:p>
          <w:p w:rsidR="00C16547" w:rsidRPr="001717E1" w:rsidRDefault="00C16547" w:rsidP="007B6696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C16547" w:rsidRPr="001717E1" w:rsidRDefault="00C16547" w:rsidP="00A44B08">
            <w:pPr>
              <w:pStyle w:val="NoSpacing"/>
              <w:numPr>
                <w:ilvl w:val="0"/>
                <w:numId w:val="8"/>
              </w:num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717E1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провести</w:t>
            </w:r>
            <w:r w:rsidRPr="001717E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</w:p>
          <w:p w:rsidR="00C16547" w:rsidRPr="001717E1" w:rsidRDefault="00C16547" w:rsidP="001717E1">
            <w:pPr>
              <w:pStyle w:val="NoSpacing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717E1">
              <w:rPr>
                <w:rFonts w:ascii="Times New Roman" w:hAnsi="Times New Roman"/>
                <w:sz w:val="24"/>
                <w:szCs w:val="24"/>
                <w:lang w:val="uk-UA"/>
              </w:rPr>
              <w:t>публічні консультації місцевих органів виконавчої влади та органів місцевого самоврядування з  громадськістю (дні</w:t>
            </w:r>
          </w:p>
          <w:p w:rsidR="00C16547" w:rsidRPr="001717E1" w:rsidRDefault="00C16547" w:rsidP="001717E1">
            <w:pPr>
              <w:pStyle w:val="NoSpacing"/>
              <w:ind w:left="33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відкритих д</w:t>
            </w:r>
            <w:r w:rsidRPr="001717E1">
              <w:rPr>
                <w:rFonts w:ascii="Times New Roman" w:hAnsi="Times New Roman"/>
                <w:sz w:val="24"/>
                <w:szCs w:val="24"/>
                <w:lang w:val="uk-UA"/>
              </w:rPr>
              <w:t>верей, громадські обговорення, засідання за круглим столом, тощо) з метою залучення громадськості до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6547" w:rsidRPr="001717E1" w:rsidRDefault="00C16547" w:rsidP="00A44B08">
            <w:pPr>
              <w:pStyle w:val="NoSpacing"/>
              <w:jc w:val="center"/>
              <w:rPr>
                <w:rFonts w:ascii="Times New Roman" w:hAnsi="Times New Roman"/>
                <w:spacing w:val="-4"/>
                <w:sz w:val="24"/>
                <w:szCs w:val="24"/>
                <w:lang w:val="uk-UA"/>
              </w:rPr>
            </w:pPr>
            <w:r w:rsidRPr="001717E1">
              <w:rPr>
                <w:rFonts w:ascii="Times New Roman" w:hAnsi="Times New Roman"/>
                <w:spacing w:val="-4"/>
                <w:sz w:val="24"/>
                <w:szCs w:val="24"/>
                <w:lang w:val="uk-UA"/>
              </w:rPr>
              <w:t>Протягом</w:t>
            </w:r>
          </w:p>
          <w:p w:rsidR="00C16547" w:rsidRPr="001717E1" w:rsidRDefault="00C16547" w:rsidP="00A44B08">
            <w:pPr>
              <w:pStyle w:val="NoSpacing"/>
              <w:jc w:val="center"/>
              <w:rPr>
                <w:rFonts w:ascii="Times New Roman" w:hAnsi="Times New Roman"/>
                <w:spacing w:val="-4"/>
                <w:sz w:val="24"/>
                <w:szCs w:val="24"/>
                <w:lang w:val="uk-UA"/>
              </w:rPr>
            </w:pPr>
            <w:r w:rsidRPr="001717E1">
              <w:rPr>
                <w:rFonts w:ascii="Times New Roman" w:hAnsi="Times New Roman"/>
                <w:spacing w:val="-4"/>
                <w:sz w:val="24"/>
                <w:szCs w:val="24"/>
                <w:lang w:val="uk-UA"/>
              </w:rPr>
              <w:t>2017-2020 років</w:t>
            </w:r>
          </w:p>
          <w:p w:rsidR="00C16547" w:rsidRDefault="00C16547" w:rsidP="003C1168">
            <w:pPr>
              <w:pStyle w:val="NoSpacing"/>
              <w:jc w:val="center"/>
              <w:rPr>
                <w:rFonts w:ascii="Times New Roman" w:hAnsi="Times New Roman"/>
                <w:spacing w:val="-4"/>
                <w:sz w:val="24"/>
                <w:szCs w:val="24"/>
                <w:lang w:val="uk-UA"/>
              </w:rPr>
            </w:pPr>
          </w:p>
          <w:p w:rsidR="00C16547" w:rsidRDefault="00C16547" w:rsidP="003C1168">
            <w:pPr>
              <w:pStyle w:val="NoSpacing"/>
              <w:jc w:val="center"/>
              <w:rPr>
                <w:rFonts w:ascii="Times New Roman" w:hAnsi="Times New Roman"/>
                <w:spacing w:val="-4"/>
                <w:sz w:val="24"/>
                <w:szCs w:val="24"/>
                <w:lang w:val="uk-UA"/>
              </w:rPr>
            </w:pPr>
          </w:p>
          <w:p w:rsidR="00C16547" w:rsidRPr="001717E1" w:rsidRDefault="00C16547" w:rsidP="003C1168">
            <w:pPr>
              <w:pStyle w:val="NoSpacing"/>
              <w:jc w:val="center"/>
              <w:rPr>
                <w:rFonts w:ascii="Times New Roman" w:hAnsi="Times New Roman"/>
                <w:spacing w:val="-4"/>
                <w:sz w:val="24"/>
                <w:szCs w:val="24"/>
                <w:lang w:val="uk-UA"/>
              </w:rPr>
            </w:pPr>
            <w:r w:rsidRPr="001717E1">
              <w:rPr>
                <w:rFonts w:ascii="Times New Roman" w:hAnsi="Times New Roman"/>
                <w:spacing w:val="-4"/>
                <w:sz w:val="24"/>
                <w:szCs w:val="24"/>
                <w:lang w:val="uk-UA"/>
              </w:rPr>
              <w:t>Протягом</w:t>
            </w:r>
          </w:p>
          <w:p w:rsidR="00C16547" w:rsidRPr="001717E1" w:rsidRDefault="00C16547" w:rsidP="003C1168">
            <w:pPr>
              <w:pStyle w:val="NoSpacing"/>
              <w:jc w:val="center"/>
              <w:rPr>
                <w:rFonts w:ascii="Times New Roman" w:hAnsi="Times New Roman"/>
                <w:spacing w:val="-4"/>
                <w:sz w:val="24"/>
                <w:szCs w:val="24"/>
                <w:lang w:val="uk-UA"/>
              </w:rPr>
            </w:pPr>
            <w:r w:rsidRPr="001717E1">
              <w:rPr>
                <w:rFonts w:ascii="Times New Roman" w:hAnsi="Times New Roman"/>
                <w:spacing w:val="-4"/>
                <w:sz w:val="24"/>
                <w:szCs w:val="24"/>
                <w:lang w:val="uk-UA"/>
              </w:rPr>
              <w:t>2017-2020 років</w:t>
            </w:r>
          </w:p>
          <w:p w:rsidR="00C16547" w:rsidRPr="001717E1" w:rsidRDefault="00C16547" w:rsidP="003C1168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C16547" w:rsidRPr="001717E1" w:rsidRDefault="00C16547" w:rsidP="003C1168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C16547" w:rsidRPr="001717E1" w:rsidRDefault="00C16547" w:rsidP="003C1168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C16547" w:rsidRPr="001717E1" w:rsidRDefault="00C16547" w:rsidP="003C1168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C16547" w:rsidRPr="001717E1" w:rsidRDefault="00C16547" w:rsidP="003C1168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C16547" w:rsidRPr="001717E1" w:rsidRDefault="00C16547" w:rsidP="003C1168">
            <w:pPr>
              <w:pStyle w:val="NoSpacing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  <w:p w:rsidR="00C16547" w:rsidRPr="001717E1" w:rsidRDefault="00C16547" w:rsidP="003C1168">
            <w:pPr>
              <w:pStyle w:val="NoSpacing"/>
              <w:jc w:val="center"/>
              <w:rPr>
                <w:rFonts w:ascii="Times New Roman" w:hAnsi="Times New Roman"/>
                <w:spacing w:val="-4"/>
                <w:sz w:val="24"/>
                <w:szCs w:val="24"/>
                <w:lang w:val="uk-UA"/>
              </w:rPr>
            </w:pPr>
            <w:r w:rsidRPr="001717E1">
              <w:rPr>
                <w:rFonts w:ascii="Times New Roman" w:hAnsi="Times New Roman"/>
                <w:spacing w:val="-4"/>
                <w:sz w:val="24"/>
                <w:szCs w:val="24"/>
                <w:lang w:val="uk-UA"/>
              </w:rPr>
              <w:t>Протягом</w:t>
            </w:r>
          </w:p>
          <w:p w:rsidR="00C16547" w:rsidRPr="001717E1" w:rsidRDefault="00C16547" w:rsidP="003C1168">
            <w:pPr>
              <w:pStyle w:val="NoSpacing"/>
              <w:jc w:val="center"/>
              <w:rPr>
                <w:rFonts w:ascii="Times New Roman" w:hAnsi="Times New Roman"/>
                <w:spacing w:val="-4"/>
                <w:sz w:val="24"/>
                <w:szCs w:val="24"/>
                <w:lang w:val="uk-UA"/>
              </w:rPr>
            </w:pPr>
            <w:r w:rsidRPr="001717E1">
              <w:rPr>
                <w:rFonts w:ascii="Times New Roman" w:hAnsi="Times New Roman"/>
                <w:spacing w:val="-4"/>
                <w:sz w:val="24"/>
                <w:szCs w:val="24"/>
                <w:lang w:val="uk-UA"/>
              </w:rPr>
              <w:t>2017-2020 років</w:t>
            </w:r>
          </w:p>
          <w:p w:rsidR="00C16547" w:rsidRPr="00893531" w:rsidRDefault="00C16547" w:rsidP="00E82104">
            <w:pPr>
              <w:jc w:val="center"/>
              <w:rPr>
                <w:rFonts w:ascii="Times New Roman" w:hAnsi="Times New Roman"/>
                <w:lang w:val="uk-UA" w:eastAsia="en-US"/>
              </w:rPr>
            </w:pPr>
          </w:p>
          <w:p w:rsidR="00C16547" w:rsidRPr="00893531" w:rsidRDefault="00C16547" w:rsidP="00E82104">
            <w:pPr>
              <w:jc w:val="center"/>
              <w:rPr>
                <w:rFonts w:ascii="Times New Roman" w:hAnsi="Times New Roman"/>
                <w:lang w:val="uk-UA" w:eastAsia="en-US"/>
              </w:rPr>
            </w:pPr>
          </w:p>
          <w:p w:rsidR="00C16547" w:rsidRPr="00893531" w:rsidRDefault="00C16547" w:rsidP="00E82104">
            <w:pPr>
              <w:jc w:val="center"/>
              <w:rPr>
                <w:rFonts w:ascii="Times New Roman" w:hAnsi="Times New Roman"/>
                <w:lang w:val="uk-UA" w:eastAsia="en-US"/>
              </w:rPr>
            </w:pPr>
          </w:p>
          <w:p w:rsidR="00C16547" w:rsidRPr="001717E1" w:rsidRDefault="00C16547" w:rsidP="007B6696">
            <w:pPr>
              <w:pStyle w:val="NoSpacing"/>
              <w:jc w:val="center"/>
              <w:rPr>
                <w:rFonts w:ascii="Times New Roman" w:hAnsi="Times New Roman"/>
                <w:spacing w:val="-4"/>
                <w:sz w:val="24"/>
                <w:szCs w:val="24"/>
                <w:lang w:val="uk-UA"/>
              </w:rPr>
            </w:pPr>
            <w:r w:rsidRPr="001717E1">
              <w:rPr>
                <w:rFonts w:ascii="Times New Roman" w:hAnsi="Times New Roman"/>
                <w:spacing w:val="-4"/>
                <w:sz w:val="24"/>
                <w:szCs w:val="24"/>
                <w:lang w:val="uk-UA"/>
              </w:rPr>
              <w:t>Протягом</w:t>
            </w:r>
          </w:p>
          <w:p w:rsidR="00C16547" w:rsidRPr="001717E1" w:rsidRDefault="00C16547" w:rsidP="007B6696">
            <w:pPr>
              <w:pStyle w:val="NoSpacing"/>
              <w:jc w:val="center"/>
              <w:rPr>
                <w:rFonts w:ascii="Times New Roman" w:hAnsi="Times New Roman"/>
                <w:spacing w:val="-4"/>
                <w:sz w:val="24"/>
                <w:szCs w:val="24"/>
                <w:lang w:val="uk-UA"/>
              </w:rPr>
            </w:pPr>
            <w:r w:rsidRPr="001717E1">
              <w:rPr>
                <w:rFonts w:ascii="Times New Roman" w:hAnsi="Times New Roman"/>
                <w:spacing w:val="-4"/>
                <w:sz w:val="24"/>
                <w:szCs w:val="24"/>
                <w:lang w:val="uk-UA"/>
              </w:rPr>
              <w:t>2017-2020 років</w:t>
            </w:r>
          </w:p>
          <w:p w:rsidR="00C16547" w:rsidRPr="00893531" w:rsidRDefault="00C16547" w:rsidP="00E82104">
            <w:pPr>
              <w:jc w:val="center"/>
              <w:rPr>
                <w:rFonts w:ascii="Times New Roman" w:hAnsi="Times New Roman"/>
                <w:lang w:val="uk-UA" w:eastAsia="en-US"/>
              </w:rPr>
            </w:pPr>
          </w:p>
          <w:p w:rsidR="00C16547" w:rsidRPr="00893531" w:rsidRDefault="00C16547" w:rsidP="00E82104">
            <w:pPr>
              <w:jc w:val="center"/>
              <w:rPr>
                <w:rFonts w:ascii="Times New Roman" w:hAnsi="Times New Roman"/>
                <w:lang w:val="uk-UA" w:eastAsia="en-US"/>
              </w:rPr>
            </w:pPr>
          </w:p>
          <w:p w:rsidR="00C16547" w:rsidRPr="001717E1" w:rsidRDefault="00C16547" w:rsidP="007B6696">
            <w:pPr>
              <w:pStyle w:val="NoSpacing"/>
              <w:jc w:val="center"/>
              <w:rPr>
                <w:rFonts w:ascii="Times New Roman" w:hAnsi="Times New Roman"/>
                <w:spacing w:val="-4"/>
                <w:sz w:val="24"/>
                <w:szCs w:val="24"/>
                <w:lang w:val="uk-UA"/>
              </w:rPr>
            </w:pPr>
            <w:r w:rsidRPr="001717E1">
              <w:rPr>
                <w:rFonts w:ascii="Times New Roman" w:hAnsi="Times New Roman"/>
                <w:spacing w:val="-4"/>
                <w:sz w:val="24"/>
                <w:szCs w:val="24"/>
                <w:lang w:val="uk-UA"/>
              </w:rPr>
              <w:t>Протягом</w:t>
            </w:r>
          </w:p>
          <w:p w:rsidR="00C16547" w:rsidRPr="001717E1" w:rsidRDefault="00C16547" w:rsidP="007B6696">
            <w:pPr>
              <w:pStyle w:val="NoSpacing"/>
              <w:jc w:val="center"/>
              <w:rPr>
                <w:rFonts w:ascii="Times New Roman" w:hAnsi="Times New Roman"/>
                <w:spacing w:val="-4"/>
                <w:sz w:val="24"/>
                <w:szCs w:val="24"/>
                <w:lang w:val="uk-UA"/>
              </w:rPr>
            </w:pPr>
            <w:r w:rsidRPr="001717E1">
              <w:rPr>
                <w:rFonts w:ascii="Times New Roman" w:hAnsi="Times New Roman"/>
                <w:spacing w:val="-4"/>
                <w:sz w:val="24"/>
                <w:szCs w:val="24"/>
                <w:lang w:val="uk-UA"/>
              </w:rPr>
              <w:t>2017-2020 років</w:t>
            </w:r>
          </w:p>
          <w:p w:rsidR="00C16547" w:rsidRPr="00893531" w:rsidRDefault="00C16547" w:rsidP="00E82104">
            <w:pPr>
              <w:jc w:val="center"/>
              <w:rPr>
                <w:rFonts w:ascii="Times New Roman" w:hAnsi="Times New Roman"/>
                <w:lang w:val="uk-UA" w:eastAsia="en-US"/>
              </w:rPr>
            </w:pPr>
          </w:p>
          <w:p w:rsidR="00C16547" w:rsidRPr="00893531" w:rsidRDefault="00C16547" w:rsidP="00E82104">
            <w:pPr>
              <w:jc w:val="center"/>
              <w:rPr>
                <w:rFonts w:ascii="Times New Roman" w:hAnsi="Times New Roman"/>
                <w:lang w:val="uk-UA" w:eastAsia="en-US"/>
              </w:rPr>
            </w:pPr>
          </w:p>
        </w:tc>
        <w:tc>
          <w:tcPr>
            <w:tcW w:w="341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6547" w:rsidRPr="001717E1" w:rsidRDefault="00C16547" w:rsidP="00A44B08">
            <w:pPr>
              <w:pStyle w:val="NoSpacing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717E1">
              <w:rPr>
                <w:rFonts w:ascii="Times New Roman" w:hAnsi="Times New Roman"/>
                <w:sz w:val="24"/>
                <w:szCs w:val="24"/>
                <w:lang w:val="uk-UA"/>
              </w:rPr>
              <w:t>Структурні підрозділи райдержадміністрації</w:t>
            </w:r>
          </w:p>
          <w:p w:rsidR="00C16547" w:rsidRDefault="00C16547" w:rsidP="007B6696">
            <w:pPr>
              <w:pStyle w:val="NoSpacing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C16547" w:rsidRDefault="00C16547" w:rsidP="007B6696">
            <w:pPr>
              <w:pStyle w:val="NoSpacing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C16547" w:rsidRDefault="00C16547" w:rsidP="007B6696">
            <w:pPr>
              <w:pStyle w:val="NoSpacing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C16547" w:rsidRPr="001717E1" w:rsidRDefault="00C16547" w:rsidP="007B6696">
            <w:pPr>
              <w:pStyle w:val="NoSpacing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717E1">
              <w:rPr>
                <w:rFonts w:ascii="Times New Roman" w:hAnsi="Times New Roman"/>
                <w:sz w:val="24"/>
                <w:szCs w:val="24"/>
                <w:lang w:val="uk-UA"/>
              </w:rPr>
              <w:t>Кіровоградська районна державна адміністрація, Громадська рада при Кіровоградській райдержадміністрації ( за згодою)</w:t>
            </w:r>
          </w:p>
          <w:p w:rsidR="00C16547" w:rsidRPr="001717E1" w:rsidRDefault="00C16547" w:rsidP="007B6696">
            <w:pPr>
              <w:pStyle w:val="NoSpacing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C16547" w:rsidRPr="001717E1" w:rsidRDefault="00C16547" w:rsidP="007B6696">
            <w:pPr>
              <w:pStyle w:val="NoSpacing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C16547" w:rsidRPr="001717E1" w:rsidRDefault="00C16547" w:rsidP="007B6696">
            <w:pPr>
              <w:pStyle w:val="NoSpacing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  <w:p w:rsidR="00C16547" w:rsidRPr="001717E1" w:rsidRDefault="00C16547" w:rsidP="007B6696">
            <w:pPr>
              <w:pStyle w:val="NoSpacing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717E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Відділ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управління персоналом</w:t>
            </w:r>
            <w:r w:rsidRPr="001717E1">
              <w:rPr>
                <w:rFonts w:ascii="Times New Roman" w:hAnsi="Times New Roman"/>
                <w:sz w:val="24"/>
                <w:szCs w:val="24"/>
                <w:lang w:val="uk-UA"/>
              </w:rPr>
              <w:t>,  оборонної та мобілізаційної роботи апарату Кіровоградської районної держаної адміністрації</w:t>
            </w:r>
          </w:p>
          <w:p w:rsidR="00C16547" w:rsidRPr="001717E1" w:rsidRDefault="00C16547" w:rsidP="007B6696">
            <w:pPr>
              <w:pStyle w:val="NoSpacing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C16547" w:rsidRPr="001717E1" w:rsidRDefault="00C16547" w:rsidP="007B6696">
            <w:pPr>
              <w:pStyle w:val="NoSpacing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C16547" w:rsidRPr="001717E1" w:rsidRDefault="00C16547" w:rsidP="007B6696">
            <w:pPr>
              <w:pStyle w:val="NoSpacing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C16547" w:rsidRPr="001717E1" w:rsidRDefault="00C16547" w:rsidP="007B6696">
            <w:pPr>
              <w:pStyle w:val="NoSpacing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717E1">
              <w:rPr>
                <w:rFonts w:ascii="Times New Roman" w:hAnsi="Times New Roman"/>
                <w:sz w:val="24"/>
                <w:szCs w:val="24"/>
                <w:lang w:val="uk-UA"/>
              </w:rPr>
              <w:t>Структурні підрозділи райдержадміністрації</w:t>
            </w:r>
          </w:p>
          <w:p w:rsidR="00C16547" w:rsidRPr="001717E1" w:rsidRDefault="00C16547" w:rsidP="007B6696">
            <w:pPr>
              <w:pStyle w:val="NoSpacing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C16547" w:rsidRPr="001717E1" w:rsidRDefault="00C16547" w:rsidP="007B6696">
            <w:pPr>
              <w:pStyle w:val="NoSpacing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C16547" w:rsidRPr="001717E1" w:rsidRDefault="00C16547" w:rsidP="007B6696">
            <w:pPr>
              <w:pStyle w:val="NoSpacing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C16547" w:rsidRPr="001717E1" w:rsidRDefault="00C16547" w:rsidP="007B6696">
            <w:pPr>
              <w:pStyle w:val="NoSpacing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C16547" w:rsidRPr="001717E1" w:rsidRDefault="00C16547" w:rsidP="007B6696">
            <w:pPr>
              <w:pStyle w:val="NoSpacing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C16547" w:rsidRPr="001717E1" w:rsidRDefault="00C16547" w:rsidP="007B6696">
            <w:pPr>
              <w:pStyle w:val="NoSpacing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717E1">
              <w:rPr>
                <w:rFonts w:ascii="Times New Roman" w:hAnsi="Times New Roman"/>
                <w:sz w:val="24"/>
                <w:szCs w:val="24"/>
                <w:lang w:val="uk-UA"/>
              </w:rPr>
              <w:t>Кіровоградська районна державна адміністрація</w:t>
            </w:r>
          </w:p>
          <w:p w:rsidR="00C16547" w:rsidRPr="001717E1" w:rsidRDefault="00C16547" w:rsidP="007B6696">
            <w:pPr>
              <w:pStyle w:val="NoSpacing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6547" w:rsidRPr="006E03E4" w:rsidRDefault="00C16547" w:rsidP="00A44B08">
            <w:pPr>
              <w:pStyle w:val="NoSpacing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E03E4">
              <w:rPr>
                <w:rFonts w:ascii="Times New Roman" w:hAnsi="Times New Roman"/>
                <w:sz w:val="24"/>
                <w:szCs w:val="24"/>
                <w:lang w:val="uk-UA"/>
              </w:rPr>
              <w:t>Власні кошти виконавців</w:t>
            </w:r>
          </w:p>
          <w:p w:rsidR="00C16547" w:rsidRPr="006E03E4" w:rsidRDefault="00C16547" w:rsidP="007B6696">
            <w:pPr>
              <w:pStyle w:val="NoSpacing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C16547" w:rsidRPr="006E03E4" w:rsidRDefault="00C16547" w:rsidP="007B6696">
            <w:pPr>
              <w:pStyle w:val="NoSpacing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C16547" w:rsidRPr="006E03E4" w:rsidRDefault="00C16547" w:rsidP="007B6696">
            <w:pPr>
              <w:pStyle w:val="NoSpacing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C16547" w:rsidRPr="006E03E4" w:rsidRDefault="00C16547" w:rsidP="007B6696">
            <w:pPr>
              <w:pStyle w:val="NoSpacing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E03E4">
              <w:rPr>
                <w:rFonts w:ascii="Times New Roman" w:hAnsi="Times New Roman"/>
                <w:sz w:val="24"/>
                <w:szCs w:val="24"/>
                <w:lang w:val="uk-UA"/>
              </w:rPr>
              <w:t>Власні кошти виконавців</w:t>
            </w:r>
          </w:p>
          <w:p w:rsidR="00C16547" w:rsidRPr="006E03E4" w:rsidRDefault="00C16547" w:rsidP="007B6696">
            <w:pPr>
              <w:pStyle w:val="NoSpacing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C16547" w:rsidRPr="006E03E4" w:rsidRDefault="00C16547" w:rsidP="007B6696">
            <w:pPr>
              <w:pStyle w:val="NoSpacing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C16547" w:rsidRPr="006E03E4" w:rsidRDefault="00C16547" w:rsidP="007B6696">
            <w:pPr>
              <w:pStyle w:val="NoSpacing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C16547" w:rsidRPr="006E03E4" w:rsidRDefault="00C16547" w:rsidP="007B6696">
            <w:pPr>
              <w:pStyle w:val="NoSpacing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C16547" w:rsidRPr="006E03E4" w:rsidRDefault="00C16547" w:rsidP="007B6696">
            <w:pPr>
              <w:pStyle w:val="NoSpacing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C16547" w:rsidRPr="006E03E4" w:rsidRDefault="00C16547" w:rsidP="007B6696">
            <w:pPr>
              <w:pStyle w:val="NoSpacing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  <w:p w:rsidR="00C16547" w:rsidRPr="006E03E4" w:rsidRDefault="00C16547" w:rsidP="007B6696">
            <w:pPr>
              <w:pStyle w:val="NoSpacing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C16547" w:rsidRPr="006E03E4" w:rsidRDefault="00C16547" w:rsidP="007B6696">
            <w:pPr>
              <w:pStyle w:val="NoSpacing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E03E4">
              <w:rPr>
                <w:rFonts w:ascii="Times New Roman" w:hAnsi="Times New Roman"/>
                <w:sz w:val="24"/>
                <w:szCs w:val="24"/>
                <w:lang w:val="uk-UA"/>
              </w:rPr>
              <w:t>Не потребує фінансування</w:t>
            </w:r>
          </w:p>
          <w:p w:rsidR="00C16547" w:rsidRPr="00893531" w:rsidRDefault="00C16547" w:rsidP="00E82104">
            <w:pPr>
              <w:rPr>
                <w:rFonts w:ascii="Times New Roman" w:hAnsi="Times New Roman"/>
                <w:lang w:val="uk-UA" w:eastAsia="en-US"/>
              </w:rPr>
            </w:pPr>
          </w:p>
          <w:p w:rsidR="00C16547" w:rsidRPr="00893531" w:rsidRDefault="00C16547" w:rsidP="00E82104">
            <w:pPr>
              <w:rPr>
                <w:rFonts w:ascii="Times New Roman" w:hAnsi="Times New Roman"/>
                <w:lang w:val="uk-UA" w:eastAsia="en-US"/>
              </w:rPr>
            </w:pPr>
          </w:p>
          <w:p w:rsidR="00C16547" w:rsidRPr="00893531" w:rsidRDefault="00C16547" w:rsidP="00E82104">
            <w:pPr>
              <w:rPr>
                <w:rFonts w:ascii="Times New Roman" w:hAnsi="Times New Roman"/>
                <w:color w:val="FF0000"/>
                <w:lang w:val="uk-UA" w:eastAsia="en-US"/>
              </w:rPr>
            </w:pPr>
          </w:p>
          <w:p w:rsidR="00C16547" w:rsidRPr="006E03E4" w:rsidRDefault="00C16547" w:rsidP="007B6696">
            <w:pPr>
              <w:pStyle w:val="NoSpacing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E03E4">
              <w:rPr>
                <w:rFonts w:ascii="Times New Roman" w:hAnsi="Times New Roman"/>
                <w:sz w:val="24"/>
                <w:szCs w:val="24"/>
                <w:lang w:val="uk-UA"/>
              </w:rPr>
              <w:t>Не потребує фінансування</w:t>
            </w:r>
          </w:p>
          <w:p w:rsidR="00C16547" w:rsidRPr="00893531" w:rsidRDefault="00C16547" w:rsidP="00E82104">
            <w:pPr>
              <w:rPr>
                <w:rFonts w:ascii="Times New Roman" w:hAnsi="Times New Roman"/>
                <w:color w:val="FF0000"/>
                <w:lang w:val="uk-UA" w:eastAsia="en-US"/>
              </w:rPr>
            </w:pPr>
          </w:p>
          <w:p w:rsidR="00C16547" w:rsidRPr="00893531" w:rsidRDefault="00C16547" w:rsidP="00E82104">
            <w:pPr>
              <w:rPr>
                <w:rFonts w:ascii="Times New Roman" w:hAnsi="Times New Roman"/>
                <w:color w:val="FF0000"/>
                <w:lang w:val="uk-UA" w:eastAsia="en-US"/>
              </w:rPr>
            </w:pPr>
          </w:p>
          <w:p w:rsidR="00C16547" w:rsidRPr="00893531" w:rsidRDefault="00C16547" w:rsidP="00E82104">
            <w:pPr>
              <w:rPr>
                <w:rFonts w:ascii="Times New Roman" w:hAnsi="Times New Roman"/>
                <w:color w:val="FF0000"/>
                <w:lang w:val="uk-UA" w:eastAsia="en-US"/>
              </w:rPr>
            </w:pPr>
          </w:p>
          <w:p w:rsidR="00C16547" w:rsidRPr="00BF4A40" w:rsidRDefault="00C16547" w:rsidP="007D62AD">
            <w:pPr>
              <w:pStyle w:val="NoSpacing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Районний бюджет – 20</w:t>
            </w:r>
            <w:r w:rsidRPr="00BF4A40">
              <w:rPr>
                <w:rFonts w:ascii="Times New Roman" w:hAnsi="Times New Roman"/>
                <w:sz w:val="24"/>
                <w:szCs w:val="24"/>
                <w:lang w:val="uk-UA"/>
              </w:rPr>
              <w:t>,0 тис.грн.,</w:t>
            </w:r>
          </w:p>
          <w:p w:rsidR="00C16547" w:rsidRPr="00BF4A40" w:rsidRDefault="00C16547" w:rsidP="007D62AD">
            <w:pPr>
              <w:pStyle w:val="NoSpacing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F4A40">
              <w:rPr>
                <w:rFonts w:ascii="Times New Roman" w:hAnsi="Times New Roman"/>
                <w:sz w:val="24"/>
                <w:szCs w:val="24"/>
                <w:lang w:val="uk-UA"/>
              </w:rPr>
              <w:t>у тому числі:</w:t>
            </w:r>
          </w:p>
          <w:p w:rsidR="00C16547" w:rsidRPr="00BF4A40" w:rsidRDefault="00C16547" w:rsidP="007D62AD">
            <w:pPr>
              <w:pStyle w:val="NoSpacing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F4A4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2017 рік – </w:t>
            </w:r>
          </w:p>
          <w:p w:rsidR="00C16547" w:rsidRPr="00BF4A40" w:rsidRDefault="00C16547" w:rsidP="007D62AD">
            <w:pPr>
              <w:pStyle w:val="NoSpacing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F4A40">
              <w:rPr>
                <w:rFonts w:ascii="Times New Roman" w:hAnsi="Times New Roman"/>
                <w:sz w:val="24"/>
                <w:szCs w:val="24"/>
                <w:lang w:val="uk-UA"/>
              </w:rPr>
              <w:t>8,0 тис.грн.;</w:t>
            </w:r>
          </w:p>
          <w:p w:rsidR="00C16547" w:rsidRPr="00BF4A40" w:rsidRDefault="00C16547" w:rsidP="007D62AD">
            <w:pPr>
              <w:pStyle w:val="NoSpacing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F4A4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2018 рік – </w:t>
            </w:r>
          </w:p>
          <w:p w:rsidR="00C16547" w:rsidRPr="00BF4A40" w:rsidRDefault="00C16547" w:rsidP="007D62AD">
            <w:pPr>
              <w:pStyle w:val="NoSpacing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</w:t>
            </w:r>
            <w:r w:rsidRPr="00BF4A40">
              <w:rPr>
                <w:rFonts w:ascii="Times New Roman" w:hAnsi="Times New Roman"/>
                <w:sz w:val="24"/>
                <w:szCs w:val="24"/>
                <w:lang w:val="uk-UA"/>
              </w:rPr>
              <w:t>,0 тис.грн.;</w:t>
            </w:r>
          </w:p>
          <w:p w:rsidR="00C16547" w:rsidRPr="00BF4A40" w:rsidRDefault="00C16547" w:rsidP="007D62AD">
            <w:pPr>
              <w:pStyle w:val="NoSpacing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F4A4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2019 рік – </w:t>
            </w:r>
          </w:p>
          <w:p w:rsidR="00C16547" w:rsidRPr="00BF4A40" w:rsidRDefault="00C16547" w:rsidP="007D62AD">
            <w:pPr>
              <w:pStyle w:val="NoSpacing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</w:t>
            </w:r>
            <w:r w:rsidRPr="00BF4A4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,0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тис.грн;</w:t>
            </w:r>
          </w:p>
          <w:p w:rsidR="00C16547" w:rsidRPr="00BF4A40" w:rsidRDefault="00C16547" w:rsidP="00BF4A40">
            <w:pPr>
              <w:pStyle w:val="NoSpacing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F4A4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2020 рік – </w:t>
            </w:r>
          </w:p>
          <w:p w:rsidR="00C16547" w:rsidRPr="00BF4A40" w:rsidRDefault="00C16547" w:rsidP="00BF4A40">
            <w:pPr>
              <w:pStyle w:val="NoSpacing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</w:t>
            </w:r>
            <w:r w:rsidRPr="00BF4A40">
              <w:rPr>
                <w:rFonts w:ascii="Times New Roman" w:hAnsi="Times New Roman"/>
                <w:sz w:val="24"/>
                <w:szCs w:val="24"/>
                <w:lang w:val="uk-UA"/>
              </w:rPr>
              <w:t>,0 тис.грн.;</w:t>
            </w:r>
          </w:p>
          <w:p w:rsidR="00C16547" w:rsidRPr="00893531" w:rsidRDefault="00C16547" w:rsidP="00E82104">
            <w:pPr>
              <w:rPr>
                <w:rFonts w:ascii="Times New Roman" w:hAnsi="Times New Roman"/>
                <w:color w:val="FF0000"/>
                <w:lang w:val="uk-UA" w:eastAsia="en-US"/>
              </w:rPr>
            </w:pP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6547" w:rsidRDefault="00C16547" w:rsidP="007B6696">
            <w:pPr>
              <w:pStyle w:val="NoSpacing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717E1">
              <w:rPr>
                <w:rFonts w:ascii="Times New Roman" w:hAnsi="Times New Roman"/>
                <w:spacing w:val="-4"/>
                <w:sz w:val="24"/>
                <w:szCs w:val="24"/>
                <w:lang w:val="uk-UA"/>
              </w:rPr>
              <w:t>Підвищення рівня довіри представників ІГС до місцевих органів влади</w:t>
            </w:r>
          </w:p>
          <w:p w:rsidR="00C16547" w:rsidRDefault="00C16547" w:rsidP="00A44B08">
            <w:pPr>
              <w:pStyle w:val="NoSpacing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C16547" w:rsidRPr="001717E1" w:rsidRDefault="00C16547" w:rsidP="00A44B08">
            <w:pPr>
              <w:pStyle w:val="NoSpacing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717E1">
              <w:rPr>
                <w:rFonts w:ascii="Times New Roman" w:hAnsi="Times New Roman"/>
                <w:sz w:val="24"/>
                <w:szCs w:val="24"/>
                <w:lang w:val="uk-UA"/>
              </w:rPr>
              <w:t>Утвердження принципів відкритості влади</w:t>
            </w:r>
          </w:p>
          <w:p w:rsidR="00C16547" w:rsidRPr="001717E1" w:rsidRDefault="00C16547" w:rsidP="00A44B08">
            <w:pPr>
              <w:pStyle w:val="NoSpacing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C16547" w:rsidRPr="001717E1" w:rsidRDefault="00C16547" w:rsidP="00A44B08">
            <w:pPr>
              <w:pStyle w:val="NoSpacing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C16547" w:rsidRPr="001717E1" w:rsidRDefault="00C16547" w:rsidP="00A44B08">
            <w:pPr>
              <w:pStyle w:val="NoSpacing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C16547" w:rsidRPr="001717E1" w:rsidRDefault="00C16547" w:rsidP="00A44B08">
            <w:pPr>
              <w:pStyle w:val="NoSpacing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C16547" w:rsidRPr="001717E1" w:rsidRDefault="00C16547" w:rsidP="00A44B08">
            <w:pPr>
              <w:pStyle w:val="NoSpacing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  <w:p w:rsidR="00C16547" w:rsidRPr="001717E1" w:rsidRDefault="00C16547" w:rsidP="00A44B08">
            <w:pPr>
              <w:pStyle w:val="NoSpacing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  <w:p w:rsidR="00C16547" w:rsidRPr="00893531" w:rsidRDefault="00C16547" w:rsidP="00A44B08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93531">
              <w:rPr>
                <w:rFonts w:ascii="Times New Roman" w:hAnsi="Times New Roman"/>
                <w:sz w:val="24"/>
                <w:szCs w:val="24"/>
                <w:lang w:val="uk-UA"/>
              </w:rPr>
              <w:t>Підвищення рівня довіри до місцевих органів влади та зміна уявлення громадян про корупцію</w:t>
            </w:r>
          </w:p>
          <w:p w:rsidR="00C16547" w:rsidRPr="001717E1" w:rsidRDefault="00C16547" w:rsidP="00A44B08">
            <w:pPr>
              <w:pStyle w:val="NoSpacing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717E1">
              <w:rPr>
                <w:rFonts w:ascii="Times New Roman" w:hAnsi="Times New Roman"/>
                <w:sz w:val="24"/>
                <w:szCs w:val="24"/>
                <w:lang w:val="uk-UA"/>
              </w:rPr>
              <w:t>Активізація участі ІГС та громадськості у формуванні і реалізації державної та регіональної політики</w:t>
            </w:r>
          </w:p>
          <w:p w:rsidR="00C16547" w:rsidRPr="00893531" w:rsidRDefault="00C16547" w:rsidP="00A44B08">
            <w:pPr>
              <w:spacing w:line="240" w:lineRule="auto"/>
              <w:rPr>
                <w:rFonts w:ascii="Times New Roman" w:hAnsi="Times New Roman"/>
                <w:lang w:val="uk-UA" w:eastAsia="en-US"/>
              </w:rPr>
            </w:pPr>
          </w:p>
          <w:p w:rsidR="00C16547" w:rsidRPr="001717E1" w:rsidRDefault="00C16547" w:rsidP="00A44B08">
            <w:pPr>
              <w:pStyle w:val="NoSpacing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717E1">
              <w:rPr>
                <w:rFonts w:ascii="Times New Roman" w:hAnsi="Times New Roman"/>
                <w:sz w:val="24"/>
                <w:szCs w:val="24"/>
                <w:lang w:val="uk-UA"/>
              </w:rPr>
              <w:t>Активізація участі ІГС та громадськості у формуванні і реалізації державної та регіональної політики</w:t>
            </w:r>
          </w:p>
          <w:p w:rsidR="00C16547" w:rsidRPr="00893531" w:rsidRDefault="00C16547" w:rsidP="007B6696">
            <w:pPr>
              <w:rPr>
                <w:rFonts w:ascii="Times New Roman" w:hAnsi="Times New Roman"/>
                <w:lang w:val="uk-UA" w:eastAsia="en-US"/>
              </w:rPr>
            </w:pPr>
          </w:p>
        </w:tc>
      </w:tr>
      <w:tr w:rsidR="00C16547" w:rsidRPr="00893531" w:rsidTr="007D62AD">
        <w:trPr>
          <w:trHeight w:val="270"/>
          <w:tblHeader/>
        </w:trPr>
        <w:tc>
          <w:tcPr>
            <w:tcW w:w="5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6547" w:rsidRPr="001717E1" w:rsidRDefault="00C16547" w:rsidP="006E7CF2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C16547" w:rsidRPr="001717E1" w:rsidRDefault="00C16547" w:rsidP="006E7CF2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C16547" w:rsidRPr="001717E1" w:rsidRDefault="00C16547" w:rsidP="006E7CF2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C16547" w:rsidRPr="001717E1" w:rsidRDefault="00C16547" w:rsidP="006E7CF2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C16547" w:rsidRPr="001717E1" w:rsidRDefault="00C16547" w:rsidP="006E7CF2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C16547" w:rsidRPr="001717E1" w:rsidRDefault="00C16547" w:rsidP="006E7CF2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C16547" w:rsidRPr="001717E1" w:rsidRDefault="00C16547" w:rsidP="006E7CF2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C16547" w:rsidRPr="001717E1" w:rsidRDefault="00C16547" w:rsidP="006E7CF2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C16547" w:rsidRPr="001717E1" w:rsidRDefault="00C16547" w:rsidP="006E7CF2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C16547" w:rsidRPr="001717E1" w:rsidRDefault="00C16547" w:rsidP="006E7CF2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C16547" w:rsidRPr="001717E1" w:rsidRDefault="00C16547" w:rsidP="006E7CF2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C16547" w:rsidRPr="001717E1" w:rsidRDefault="00C16547" w:rsidP="006E7CF2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C16547" w:rsidRPr="001717E1" w:rsidRDefault="00C16547" w:rsidP="006E7CF2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C16547" w:rsidRPr="001717E1" w:rsidRDefault="00C16547" w:rsidP="006E7CF2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C16547" w:rsidRPr="001717E1" w:rsidRDefault="00C16547" w:rsidP="006E7CF2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C16547" w:rsidRPr="001717E1" w:rsidRDefault="00C16547" w:rsidP="006E7CF2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C16547" w:rsidRPr="001717E1" w:rsidRDefault="00C16547" w:rsidP="006E7CF2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C16547" w:rsidRPr="001717E1" w:rsidRDefault="00C16547" w:rsidP="006E7CF2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C16547" w:rsidRPr="001717E1" w:rsidRDefault="00C16547" w:rsidP="006E7CF2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C16547" w:rsidRPr="001717E1" w:rsidRDefault="00C16547" w:rsidP="006E7CF2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C16547" w:rsidRPr="001717E1" w:rsidRDefault="00C16547" w:rsidP="006E7CF2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C16547" w:rsidRPr="001717E1" w:rsidRDefault="00C16547" w:rsidP="006E7CF2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C16547" w:rsidRPr="001717E1" w:rsidRDefault="00C16547" w:rsidP="006E7CF2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C16547" w:rsidRPr="001717E1" w:rsidRDefault="00C16547" w:rsidP="006E7CF2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C16547" w:rsidRPr="001717E1" w:rsidRDefault="00C16547" w:rsidP="006E7CF2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C16547" w:rsidRPr="001717E1" w:rsidRDefault="00C16547" w:rsidP="006E7CF2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C16547" w:rsidRPr="001717E1" w:rsidRDefault="00C16547" w:rsidP="006E7CF2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1717E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3.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6547" w:rsidRPr="001717E1" w:rsidRDefault="00C16547" w:rsidP="00E82104">
            <w:pPr>
              <w:pStyle w:val="NoSpacing"/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C16547" w:rsidRPr="001717E1" w:rsidRDefault="00C16547" w:rsidP="00E82104">
            <w:pPr>
              <w:pStyle w:val="NoSpacing"/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C16547" w:rsidRPr="001717E1" w:rsidRDefault="00C16547" w:rsidP="00E82104">
            <w:pPr>
              <w:pStyle w:val="NoSpacing"/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C16547" w:rsidRPr="001717E1" w:rsidRDefault="00C16547" w:rsidP="00E82104">
            <w:pPr>
              <w:pStyle w:val="NoSpacing"/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C16547" w:rsidRPr="001717E1" w:rsidRDefault="00C16547" w:rsidP="00E82104">
            <w:pPr>
              <w:pStyle w:val="NoSpacing"/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C16547" w:rsidRPr="001717E1" w:rsidRDefault="00C16547" w:rsidP="00E82104">
            <w:pPr>
              <w:pStyle w:val="NoSpacing"/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C16547" w:rsidRPr="001717E1" w:rsidRDefault="00C16547" w:rsidP="00E82104">
            <w:pPr>
              <w:pStyle w:val="NoSpacing"/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C16547" w:rsidRPr="001717E1" w:rsidRDefault="00C16547" w:rsidP="00E82104">
            <w:pPr>
              <w:pStyle w:val="NoSpacing"/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C16547" w:rsidRPr="001717E1" w:rsidRDefault="00C16547" w:rsidP="00E82104">
            <w:pPr>
              <w:pStyle w:val="NoSpacing"/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C16547" w:rsidRPr="001717E1" w:rsidRDefault="00C16547" w:rsidP="00E82104">
            <w:pPr>
              <w:pStyle w:val="NoSpacing"/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C16547" w:rsidRPr="001717E1" w:rsidRDefault="00C16547" w:rsidP="00E82104">
            <w:pPr>
              <w:pStyle w:val="NoSpacing"/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C16547" w:rsidRPr="001717E1" w:rsidRDefault="00C16547" w:rsidP="00E82104">
            <w:pPr>
              <w:pStyle w:val="NoSpacing"/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C16547" w:rsidRPr="001717E1" w:rsidRDefault="00C16547" w:rsidP="00E82104">
            <w:pPr>
              <w:pStyle w:val="NoSpacing"/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C16547" w:rsidRPr="001717E1" w:rsidRDefault="00C16547" w:rsidP="00E82104">
            <w:pPr>
              <w:pStyle w:val="NoSpacing"/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C16547" w:rsidRPr="001717E1" w:rsidRDefault="00C16547" w:rsidP="00E82104">
            <w:pPr>
              <w:pStyle w:val="NoSpacing"/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C16547" w:rsidRPr="001717E1" w:rsidRDefault="00C16547" w:rsidP="00E82104">
            <w:pPr>
              <w:pStyle w:val="NoSpacing"/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C16547" w:rsidRPr="001717E1" w:rsidRDefault="00C16547" w:rsidP="00E82104">
            <w:pPr>
              <w:pStyle w:val="NoSpacing"/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C16547" w:rsidRPr="001717E1" w:rsidRDefault="00C16547" w:rsidP="00E82104">
            <w:pPr>
              <w:pStyle w:val="NoSpacing"/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C16547" w:rsidRPr="001717E1" w:rsidRDefault="00C16547" w:rsidP="00E82104">
            <w:pPr>
              <w:pStyle w:val="NoSpacing"/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C16547" w:rsidRPr="001717E1" w:rsidRDefault="00C16547" w:rsidP="00E82104">
            <w:pPr>
              <w:pStyle w:val="NoSpacing"/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C16547" w:rsidRPr="001717E1" w:rsidRDefault="00C16547" w:rsidP="00E82104">
            <w:pPr>
              <w:pStyle w:val="NoSpacing"/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C16547" w:rsidRPr="001717E1" w:rsidRDefault="00C16547" w:rsidP="00E82104">
            <w:pPr>
              <w:pStyle w:val="NoSpacing"/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C16547" w:rsidRPr="001717E1" w:rsidRDefault="00C16547" w:rsidP="00E82104">
            <w:pPr>
              <w:pStyle w:val="NoSpacing"/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C16547" w:rsidRPr="001717E1" w:rsidRDefault="00C16547" w:rsidP="00E82104">
            <w:pPr>
              <w:pStyle w:val="NoSpacing"/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C16547" w:rsidRPr="001717E1" w:rsidRDefault="00C16547" w:rsidP="00E82104">
            <w:pPr>
              <w:pStyle w:val="NoSpacing"/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C16547" w:rsidRPr="001717E1" w:rsidRDefault="00C16547" w:rsidP="00E82104">
            <w:pPr>
              <w:pStyle w:val="NoSpacing"/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C16547" w:rsidRPr="001717E1" w:rsidRDefault="00C16547" w:rsidP="001717E1">
            <w:pPr>
              <w:pStyle w:val="NoSpacing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1717E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Стимулювання участі ІГС (ОГС) в соціально-економічному розвитку регіону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6547" w:rsidRPr="001717E1" w:rsidRDefault="00C16547" w:rsidP="007B6696">
            <w:pPr>
              <w:pStyle w:val="NoSpacing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717E1">
              <w:rPr>
                <w:rFonts w:ascii="Times New Roman" w:hAnsi="Times New Roman"/>
                <w:sz w:val="24"/>
                <w:szCs w:val="24"/>
                <w:lang w:val="uk-UA"/>
              </w:rPr>
              <w:t>формування та реалізації державної та регіональної політики (закупівля канцелярських товарів, тощо);</w:t>
            </w:r>
          </w:p>
          <w:p w:rsidR="00C16547" w:rsidRPr="001717E1" w:rsidRDefault="00C16547" w:rsidP="007B6696">
            <w:pPr>
              <w:pStyle w:val="NoSpacing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  <w:p w:rsidR="00C16547" w:rsidRPr="001717E1" w:rsidRDefault="00C16547" w:rsidP="00A44B08">
            <w:pPr>
              <w:pStyle w:val="NoSpacing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717E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залучати </w:t>
            </w:r>
          </w:p>
          <w:p w:rsidR="00C16547" w:rsidRPr="001717E1" w:rsidRDefault="00C16547" w:rsidP="007B6696">
            <w:pPr>
              <w:pStyle w:val="NoSpacing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717E1">
              <w:rPr>
                <w:rFonts w:ascii="Times New Roman" w:hAnsi="Times New Roman"/>
                <w:sz w:val="24"/>
                <w:szCs w:val="24"/>
                <w:lang w:val="uk-UA"/>
              </w:rPr>
              <w:t>представників ІГС та громадської ради при райдержадміністрації  як експертів до розробки регіональних та місцевих програм;</w:t>
            </w:r>
          </w:p>
          <w:p w:rsidR="00C16547" w:rsidRDefault="00C16547" w:rsidP="007B6696">
            <w:pPr>
              <w:pStyle w:val="NoSpacing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  <w:p w:rsidR="00C16547" w:rsidRPr="001717E1" w:rsidRDefault="00C16547" w:rsidP="007B6696">
            <w:pPr>
              <w:pStyle w:val="NoSpacing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  <w:p w:rsidR="00C16547" w:rsidRPr="001717E1" w:rsidRDefault="00C16547" w:rsidP="00A44B08">
            <w:pPr>
              <w:pStyle w:val="NoSpacing"/>
              <w:numPr>
                <w:ilvl w:val="0"/>
                <w:numId w:val="8"/>
              </w:numPr>
              <w:ind w:left="33" w:firstLine="0"/>
              <w:rPr>
                <w:rFonts w:ascii="Times New Roman" w:hAnsi="Times New Roman"/>
                <w:iCs/>
                <w:sz w:val="24"/>
                <w:szCs w:val="24"/>
                <w:lang w:val="uk-UA"/>
              </w:rPr>
            </w:pPr>
            <w:r w:rsidRPr="001717E1">
              <w:rPr>
                <w:rFonts w:ascii="Times New Roman" w:hAnsi="Times New Roman"/>
                <w:sz w:val="24"/>
                <w:szCs w:val="24"/>
                <w:lang w:val="uk-UA"/>
              </w:rPr>
              <w:t>сприяти роботі Громадської ради при Кіровоградській районній державній адміністрації</w:t>
            </w:r>
          </w:p>
          <w:p w:rsidR="00C16547" w:rsidRPr="001717E1" w:rsidRDefault="00C16547" w:rsidP="007B6696">
            <w:pPr>
              <w:pStyle w:val="NoSpacing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C16547" w:rsidRPr="001717E1" w:rsidRDefault="00C16547" w:rsidP="007B6696">
            <w:pPr>
              <w:pStyle w:val="NoSpacing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C16547" w:rsidRPr="001717E1" w:rsidRDefault="00C16547" w:rsidP="001717E1">
            <w:pPr>
              <w:pStyle w:val="NoSpacing"/>
              <w:rPr>
                <w:rFonts w:ascii="Times New Roman" w:hAnsi="Times New Roman"/>
                <w:iCs/>
                <w:sz w:val="24"/>
                <w:szCs w:val="24"/>
                <w:lang w:val="uk-UA"/>
              </w:rPr>
            </w:pPr>
          </w:p>
          <w:p w:rsidR="00C16547" w:rsidRPr="001717E1" w:rsidRDefault="00C16547" w:rsidP="001717E1">
            <w:pPr>
              <w:pStyle w:val="NoSpacing"/>
              <w:rPr>
                <w:rFonts w:ascii="Times New Roman" w:hAnsi="Times New Roman"/>
                <w:iCs/>
                <w:sz w:val="24"/>
                <w:szCs w:val="24"/>
                <w:lang w:val="uk-UA"/>
              </w:rPr>
            </w:pPr>
          </w:p>
          <w:p w:rsidR="00C16547" w:rsidRPr="001717E1" w:rsidRDefault="00C16547" w:rsidP="001717E1">
            <w:pPr>
              <w:pStyle w:val="NoSpacing"/>
              <w:rPr>
                <w:rFonts w:ascii="Times New Roman" w:hAnsi="Times New Roman"/>
                <w:iCs/>
                <w:sz w:val="24"/>
                <w:szCs w:val="24"/>
                <w:lang w:val="uk-UA"/>
              </w:rPr>
            </w:pPr>
          </w:p>
          <w:p w:rsidR="00C16547" w:rsidRDefault="00C16547" w:rsidP="001717E1">
            <w:pPr>
              <w:pStyle w:val="NoSpacing"/>
              <w:rPr>
                <w:rFonts w:ascii="Times New Roman" w:hAnsi="Times New Roman"/>
                <w:iCs/>
                <w:sz w:val="24"/>
                <w:szCs w:val="24"/>
                <w:lang w:val="uk-UA"/>
              </w:rPr>
            </w:pPr>
          </w:p>
          <w:p w:rsidR="00C16547" w:rsidRDefault="00C16547" w:rsidP="001717E1">
            <w:pPr>
              <w:pStyle w:val="NoSpacing"/>
              <w:rPr>
                <w:rFonts w:ascii="Times New Roman" w:hAnsi="Times New Roman"/>
                <w:iCs/>
                <w:sz w:val="24"/>
                <w:szCs w:val="24"/>
                <w:lang w:val="uk-UA"/>
              </w:rPr>
            </w:pPr>
          </w:p>
          <w:p w:rsidR="00C16547" w:rsidRPr="001717E1" w:rsidRDefault="00C16547" w:rsidP="001717E1">
            <w:pPr>
              <w:pStyle w:val="NoSpacing"/>
              <w:rPr>
                <w:rFonts w:ascii="Times New Roman" w:hAnsi="Times New Roman"/>
                <w:iCs/>
                <w:sz w:val="24"/>
                <w:szCs w:val="24"/>
                <w:lang w:val="uk-UA"/>
              </w:rPr>
            </w:pPr>
          </w:p>
          <w:p w:rsidR="00C16547" w:rsidRPr="001717E1" w:rsidRDefault="00C16547" w:rsidP="001717E1">
            <w:pPr>
              <w:pStyle w:val="NoSpacing"/>
              <w:rPr>
                <w:rFonts w:ascii="Times New Roman" w:hAnsi="Times New Roman"/>
                <w:iCs/>
                <w:sz w:val="24"/>
                <w:szCs w:val="24"/>
                <w:lang w:val="uk-UA"/>
              </w:rPr>
            </w:pPr>
          </w:p>
          <w:p w:rsidR="00C16547" w:rsidRPr="001717E1" w:rsidRDefault="00C16547" w:rsidP="001717E1">
            <w:pPr>
              <w:pStyle w:val="NoSpacing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717E1">
              <w:rPr>
                <w:rFonts w:ascii="Times New Roman" w:hAnsi="Times New Roman"/>
                <w:iCs/>
                <w:sz w:val="24"/>
                <w:szCs w:val="24"/>
                <w:lang w:val="uk-UA"/>
              </w:rPr>
              <w:t>Провести</w:t>
            </w:r>
            <w:r w:rsidRPr="001717E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</w:p>
          <w:p w:rsidR="00C16547" w:rsidRPr="001717E1" w:rsidRDefault="00C16547" w:rsidP="001717E1">
            <w:pPr>
              <w:pStyle w:val="NoSpacing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717E1">
              <w:rPr>
                <w:rFonts w:ascii="Times New Roman" w:hAnsi="Times New Roman"/>
                <w:sz w:val="24"/>
                <w:szCs w:val="24"/>
                <w:lang w:val="uk-UA"/>
              </w:rPr>
              <w:t>конкурси:</w:t>
            </w:r>
          </w:p>
          <w:p w:rsidR="00C16547" w:rsidRPr="001717E1" w:rsidRDefault="00C16547" w:rsidP="001717E1">
            <w:pPr>
              <w:pStyle w:val="NoSpacing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717E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«Кращий орган самоорганізації населення року»; </w:t>
            </w:r>
          </w:p>
          <w:p w:rsidR="00C16547" w:rsidRPr="001717E1" w:rsidRDefault="00C16547" w:rsidP="001717E1">
            <w:pPr>
              <w:pStyle w:val="NoSpacing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717E1">
              <w:rPr>
                <w:rFonts w:ascii="Times New Roman" w:hAnsi="Times New Roman"/>
                <w:sz w:val="24"/>
                <w:szCs w:val="24"/>
                <w:lang w:val="uk-UA"/>
              </w:rPr>
              <w:t>«Краще ОСББ року»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6547" w:rsidRPr="001717E1" w:rsidRDefault="00C16547" w:rsidP="006E7CF2">
            <w:pPr>
              <w:pStyle w:val="NoSpacing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C16547" w:rsidRPr="001717E1" w:rsidRDefault="00C16547" w:rsidP="006E7CF2">
            <w:pPr>
              <w:pStyle w:val="NoSpacing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C16547" w:rsidRPr="001717E1" w:rsidRDefault="00C16547" w:rsidP="006E7CF2">
            <w:pPr>
              <w:pStyle w:val="NoSpacing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C16547" w:rsidRPr="001717E1" w:rsidRDefault="00C16547" w:rsidP="006E7CF2">
            <w:pPr>
              <w:pStyle w:val="NoSpacing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C16547" w:rsidRPr="001717E1" w:rsidRDefault="00C16547" w:rsidP="006E7CF2">
            <w:pPr>
              <w:pStyle w:val="NoSpacing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C16547" w:rsidRPr="001717E1" w:rsidRDefault="00C16547" w:rsidP="006E7CF2">
            <w:pPr>
              <w:pStyle w:val="NoSpacing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C16547" w:rsidRPr="001717E1" w:rsidRDefault="00C16547" w:rsidP="006E7CF2">
            <w:pPr>
              <w:pStyle w:val="NoSpacing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C16547" w:rsidRPr="001717E1" w:rsidRDefault="00C16547" w:rsidP="006E7CF2">
            <w:pPr>
              <w:pStyle w:val="NoSpacing"/>
              <w:jc w:val="center"/>
              <w:rPr>
                <w:rFonts w:ascii="Times New Roman" w:hAnsi="Times New Roman"/>
                <w:spacing w:val="-4"/>
                <w:sz w:val="24"/>
                <w:szCs w:val="24"/>
                <w:lang w:val="uk-UA"/>
              </w:rPr>
            </w:pPr>
            <w:r w:rsidRPr="001717E1">
              <w:rPr>
                <w:rFonts w:ascii="Times New Roman" w:hAnsi="Times New Roman"/>
                <w:spacing w:val="-4"/>
                <w:sz w:val="24"/>
                <w:szCs w:val="24"/>
                <w:lang w:val="uk-UA"/>
              </w:rPr>
              <w:t>Протягом</w:t>
            </w:r>
          </w:p>
          <w:p w:rsidR="00C16547" w:rsidRPr="001717E1" w:rsidRDefault="00C16547" w:rsidP="006E7CF2">
            <w:pPr>
              <w:pStyle w:val="NoSpacing"/>
              <w:jc w:val="center"/>
              <w:rPr>
                <w:rFonts w:ascii="Times New Roman" w:hAnsi="Times New Roman"/>
                <w:spacing w:val="-4"/>
                <w:sz w:val="24"/>
                <w:szCs w:val="24"/>
                <w:lang w:val="uk-UA"/>
              </w:rPr>
            </w:pPr>
            <w:r w:rsidRPr="001717E1">
              <w:rPr>
                <w:rFonts w:ascii="Times New Roman" w:hAnsi="Times New Roman"/>
                <w:spacing w:val="-4"/>
                <w:sz w:val="24"/>
                <w:szCs w:val="24"/>
                <w:lang w:val="uk-UA"/>
              </w:rPr>
              <w:t>2017-2020 років</w:t>
            </w:r>
          </w:p>
          <w:p w:rsidR="00C16547" w:rsidRPr="001717E1" w:rsidRDefault="00C16547" w:rsidP="006E7CF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C16547" w:rsidRPr="001717E1" w:rsidRDefault="00C16547" w:rsidP="006E7CF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C16547" w:rsidRPr="001717E1" w:rsidRDefault="00C16547" w:rsidP="006E7CF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C16547" w:rsidRPr="001717E1" w:rsidRDefault="00C16547" w:rsidP="006E7CF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C16547" w:rsidRPr="001717E1" w:rsidRDefault="00C16547" w:rsidP="00CA1DDE">
            <w:pPr>
              <w:pStyle w:val="NoSpacing"/>
              <w:jc w:val="center"/>
              <w:rPr>
                <w:rFonts w:ascii="Times New Roman" w:hAnsi="Times New Roman"/>
                <w:spacing w:val="-4"/>
                <w:sz w:val="16"/>
                <w:szCs w:val="16"/>
                <w:lang w:val="uk-UA"/>
              </w:rPr>
            </w:pPr>
          </w:p>
          <w:p w:rsidR="00C16547" w:rsidRPr="001717E1" w:rsidRDefault="00C16547" w:rsidP="00CA1DDE">
            <w:pPr>
              <w:pStyle w:val="NoSpacing"/>
              <w:jc w:val="center"/>
              <w:rPr>
                <w:rFonts w:ascii="Times New Roman" w:hAnsi="Times New Roman"/>
                <w:spacing w:val="-4"/>
                <w:sz w:val="24"/>
                <w:szCs w:val="24"/>
                <w:lang w:val="uk-UA"/>
              </w:rPr>
            </w:pPr>
            <w:r w:rsidRPr="001717E1">
              <w:rPr>
                <w:rFonts w:ascii="Times New Roman" w:hAnsi="Times New Roman"/>
                <w:spacing w:val="-4"/>
                <w:sz w:val="24"/>
                <w:szCs w:val="24"/>
                <w:lang w:val="uk-UA"/>
              </w:rPr>
              <w:t>Протягом</w:t>
            </w:r>
          </w:p>
          <w:p w:rsidR="00C16547" w:rsidRPr="001717E1" w:rsidRDefault="00C16547" w:rsidP="00CA1DDE">
            <w:pPr>
              <w:pStyle w:val="NoSpacing"/>
              <w:jc w:val="center"/>
              <w:rPr>
                <w:rFonts w:ascii="Times New Roman" w:hAnsi="Times New Roman"/>
                <w:spacing w:val="-4"/>
                <w:sz w:val="24"/>
                <w:szCs w:val="24"/>
                <w:lang w:val="uk-UA"/>
              </w:rPr>
            </w:pPr>
            <w:r w:rsidRPr="001717E1">
              <w:rPr>
                <w:rFonts w:ascii="Times New Roman" w:hAnsi="Times New Roman"/>
                <w:spacing w:val="-4"/>
                <w:sz w:val="24"/>
                <w:szCs w:val="24"/>
                <w:lang w:val="uk-UA"/>
              </w:rPr>
              <w:t>2017-2020 років</w:t>
            </w:r>
          </w:p>
          <w:p w:rsidR="00C16547" w:rsidRPr="001717E1" w:rsidRDefault="00C16547" w:rsidP="006E7CF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C16547" w:rsidRPr="001717E1" w:rsidRDefault="00C16547" w:rsidP="006E7CF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C16547" w:rsidRPr="001717E1" w:rsidRDefault="00C16547" w:rsidP="006E7CF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C16547" w:rsidRPr="001717E1" w:rsidRDefault="00C16547" w:rsidP="006E7CF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C16547" w:rsidRPr="001717E1" w:rsidRDefault="00C16547" w:rsidP="006E7CF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C16547" w:rsidRPr="001717E1" w:rsidRDefault="00C16547" w:rsidP="006E7CF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C16547" w:rsidRPr="001717E1" w:rsidRDefault="00C16547" w:rsidP="006E7CF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C16547" w:rsidRPr="001717E1" w:rsidRDefault="00C16547" w:rsidP="006E7CF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C16547" w:rsidRPr="001717E1" w:rsidRDefault="00C16547" w:rsidP="006E7CF2">
            <w:pPr>
              <w:pStyle w:val="NoSpacing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C16547" w:rsidRPr="001717E1" w:rsidRDefault="00C16547" w:rsidP="006E7CF2">
            <w:pPr>
              <w:pStyle w:val="NoSpacing"/>
              <w:jc w:val="center"/>
              <w:rPr>
                <w:rFonts w:ascii="Times New Roman" w:hAnsi="Times New Roman"/>
                <w:spacing w:val="-4"/>
                <w:sz w:val="24"/>
                <w:szCs w:val="24"/>
                <w:lang w:val="uk-UA"/>
              </w:rPr>
            </w:pPr>
            <w:r w:rsidRPr="001717E1">
              <w:rPr>
                <w:rFonts w:ascii="Times New Roman" w:hAnsi="Times New Roman"/>
                <w:spacing w:val="-4"/>
                <w:sz w:val="24"/>
                <w:szCs w:val="24"/>
                <w:lang w:val="uk-UA"/>
              </w:rPr>
              <w:t>Протягом</w:t>
            </w:r>
          </w:p>
          <w:p w:rsidR="00C16547" w:rsidRPr="001717E1" w:rsidRDefault="00C16547" w:rsidP="006E7CF2">
            <w:pPr>
              <w:pStyle w:val="NoSpacing"/>
              <w:jc w:val="center"/>
              <w:rPr>
                <w:rFonts w:ascii="Times New Roman" w:hAnsi="Times New Roman"/>
                <w:spacing w:val="-4"/>
                <w:sz w:val="24"/>
                <w:szCs w:val="24"/>
                <w:lang w:val="uk-UA"/>
              </w:rPr>
            </w:pPr>
            <w:r w:rsidRPr="001717E1">
              <w:rPr>
                <w:rFonts w:ascii="Times New Roman" w:hAnsi="Times New Roman"/>
                <w:spacing w:val="-4"/>
                <w:sz w:val="24"/>
                <w:szCs w:val="24"/>
                <w:lang w:val="uk-UA"/>
              </w:rPr>
              <w:t>2017-2020 років</w:t>
            </w:r>
          </w:p>
          <w:p w:rsidR="00C16547" w:rsidRPr="001717E1" w:rsidRDefault="00C16547" w:rsidP="006E7CF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717E1">
              <w:rPr>
                <w:rFonts w:ascii="Times New Roman" w:hAnsi="Times New Roman"/>
                <w:sz w:val="24"/>
                <w:szCs w:val="24"/>
                <w:lang w:val="uk-UA"/>
              </w:rPr>
              <w:t>2020 рік</w:t>
            </w:r>
          </w:p>
        </w:tc>
        <w:tc>
          <w:tcPr>
            <w:tcW w:w="341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6547" w:rsidRPr="001717E1" w:rsidRDefault="00C16547" w:rsidP="006E7CF2">
            <w:pPr>
              <w:pStyle w:val="NoSpacing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C16547" w:rsidRPr="001717E1" w:rsidRDefault="00C16547" w:rsidP="006E7CF2">
            <w:pPr>
              <w:pStyle w:val="NoSpacing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C16547" w:rsidRPr="001717E1" w:rsidRDefault="00C16547" w:rsidP="006E7CF2">
            <w:pPr>
              <w:pStyle w:val="NoSpacing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C16547" w:rsidRPr="001717E1" w:rsidRDefault="00C16547" w:rsidP="006E7CF2">
            <w:pPr>
              <w:pStyle w:val="NoSpacing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C16547" w:rsidRPr="001717E1" w:rsidRDefault="00C16547" w:rsidP="006E7CF2">
            <w:pPr>
              <w:pStyle w:val="NoSpacing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C16547" w:rsidRPr="001717E1" w:rsidRDefault="00C16547" w:rsidP="006E7CF2">
            <w:pPr>
              <w:pStyle w:val="NoSpacing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C16547" w:rsidRPr="001717E1" w:rsidRDefault="00C16547" w:rsidP="006E7CF2">
            <w:pPr>
              <w:pStyle w:val="NoSpacing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C16547" w:rsidRPr="001717E1" w:rsidRDefault="00C16547" w:rsidP="006E7CF2">
            <w:pPr>
              <w:pStyle w:val="NoSpacing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717E1">
              <w:rPr>
                <w:rFonts w:ascii="Times New Roman" w:hAnsi="Times New Roman"/>
                <w:sz w:val="24"/>
                <w:szCs w:val="24"/>
                <w:lang w:val="uk-UA"/>
              </w:rPr>
              <w:t>Кіровоградська районна державна адміністрація</w:t>
            </w:r>
          </w:p>
          <w:p w:rsidR="00C16547" w:rsidRPr="001717E1" w:rsidRDefault="00C16547" w:rsidP="006E7CF2">
            <w:pPr>
              <w:pStyle w:val="NoSpacing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C16547" w:rsidRPr="001717E1" w:rsidRDefault="00C16547" w:rsidP="006E7CF2">
            <w:pPr>
              <w:pStyle w:val="NoSpacing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C16547" w:rsidRPr="001717E1" w:rsidRDefault="00C16547" w:rsidP="006E7CF2">
            <w:pPr>
              <w:pStyle w:val="NoSpacing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C16547" w:rsidRPr="001717E1" w:rsidRDefault="00C16547" w:rsidP="006E7CF2">
            <w:pPr>
              <w:pStyle w:val="NoSpacing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C16547" w:rsidRPr="001717E1" w:rsidRDefault="00C16547" w:rsidP="006E7CF2">
            <w:pPr>
              <w:pStyle w:val="NoSpacing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C16547" w:rsidRPr="001717E1" w:rsidRDefault="00C16547" w:rsidP="006E7CF2">
            <w:pPr>
              <w:pStyle w:val="NoSpacing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  <w:p w:rsidR="00C16547" w:rsidRPr="001717E1" w:rsidRDefault="00C16547" w:rsidP="006E7CF2">
            <w:pPr>
              <w:pStyle w:val="NoSpacing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717E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Відділ організаційної роботи, інформаційної діяльності та комунікацій з громадськістю </w:t>
            </w:r>
          </w:p>
          <w:p w:rsidR="00C16547" w:rsidRPr="001717E1" w:rsidRDefault="00C16547" w:rsidP="007B6696">
            <w:pPr>
              <w:pStyle w:val="NoSpacing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717E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апарату Кіровоградської районної  державної адміністрації </w:t>
            </w:r>
          </w:p>
          <w:p w:rsidR="00C16547" w:rsidRPr="001717E1" w:rsidRDefault="00C16547" w:rsidP="006E7CF2">
            <w:pPr>
              <w:pStyle w:val="NoSpacing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C16547" w:rsidRPr="001717E1" w:rsidRDefault="00C16547" w:rsidP="006E7CF2">
            <w:pPr>
              <w:pStyle w:val="NoSpacing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C16547" w:rsidRPr="001717E1" w:rsidRDefault="00C16547" w:rsidP="006E7CF2">
            <w:pPr>
              <w:pStyle w:val="NoSpacing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C16547" w:rsidRPr="001717E1" w:rsidRDefault="00C16547" w:rsidP="006E7CF2">
            <w:pPr>
              <w:pStyle w:val="NoSpacing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C16547" w:rsidRPr="001717E1" w:rsidRDefault="00C16547" w:rsidP="006E7CF2">
            <w:pPr>
              <w:pStyle w:val="NoSpacing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C16547" w:rsidRPr="001717E1" w:rsidRDefault="00C16547" w:rsidP="006E7CF2">
            <w:pPr>
              <w:pStyle w:val="NoSpacing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C16547" w:rsidRPr="001717E1" w:rsidRDefault="00C16547" w:rsidP="006E7CF2">
            <w:pPr>
              <w:pStyle w:val="NoSpacing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717E1">
              <w:rPr>
                <w:rFonts w:ascii="Times New Roman" w:hAnsi="Times New Roman"/>
                <w:sz w:val="24"/>
                <w:szCs w:val="24"/>
                <w:lang w:val="uk-UA"/>
              </w:rPr>
              <w:t>Кіровоградська районна державна адміністрація</w:t>
            </w:r>
          </w:p>
          <w:p w:rsidR="00C16547" w:rsidRPr="001717E1" w:rsidRDefault="00C16547" w:rsidP="006E7CF2">
            <w:pPr>
              <w:pStyle w:val="NoSpacing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6547" w:rsidRPr="007D62AD" w:rsidRDefault="00C16547" w:rsidP="007B6696">
            <w:pPr>
              <w:pStyle w:val="NoSpacing"/>
              <w:rPr>
                <w:rFonts w:ascii="Times New Roman" w:hAnsi="Times New Roman"/>
                <w:color w:val="FF0000"/>
                <w:sz w:val="24"/>
                <w:szCs w:val="24"/>
                <w:lang w:val="uk-UA"/>
              </w:rPr>
            </w:pPr>
          </w:p>
          <w:p w:rsidR="00C16547" w:rsidRPr="007D62AD" w:rsidRDefault="00C16547" w:rsidP="007B6696">
            <w:pPr>
              <w:pStyle w:val="NoSpacing"/>
              <w:rPr>
                <w:rFonts w:ascii="Times New Roman" w:hAnsi="Times New Roman"/>
                <w:color w:val="FF0000"/>
                <w:sz w:val="24"/>
                <w:szCs w:val="24"/>
                <w:lang w:val="uk-UA"/>
              </w:rPr>
            </w:pPr>
          </w:p>
          <w:p w:rsidR="00C16547" w:rsidRPr="00893531" w:rsidRDefault="00C16547" w:rsidP="007B6696">
            <w:pPr>
              <w:rPr>
                <w:rFonts w:ascii="Times New Roman" w:hAnsi="Times New Roman"/>
                <w:color w:val="FF0000"/>
                <w:lang w:val="uk-UA" w:eastAsia="en-US"/>
              </w:rPr>
            </w:pPr>
          </w:p>
          <w:p w:rsidR="00C16547" w:rsidRPr="00893531" w:rsidRDefault="00C16547" w:rsidP="007B6696">
            <w:pPr>
              <w:rPr>
                <w:rFonts w:ascii="Times New Roman" w:hAnsi="Times New Roman"/>
                <w:color w:val="FF0000"/>
                <w:lang w:val="uk-UA" w:eastAsia="en-US"/>
              </w:rPr>
            </w:pPr>
          </w:p>
          <w:p w:rsidR="00C16547" w:rsidRPr="007D62AD" w:rsidRDefault="00C16547" w:rsidP="007B6696">
            <w:pPr>
              <w:pStyle w:val="NoSpacing"/>
              <w:rPr>
                <w:rFonts w:ascii="Times New Roman" w:hAnsi="Times New Roman"/>
                <w:color w:val="FF0000"/>
                <w:sz w:val="24"/>
                <w:szCs w:val="24"/>
                <w:lang w:val="uk-UA"/>
              </w:rPr>
            </w:pPr>
          </w:p>
          <w:p w:rsidR="00C16547" w:rsidRPr="00BF4A40" w:rsidRDefault="00C16547" w:rsidP="007B6696">
            <w:pPr>
              <w:pStyle w:val="NoSpacing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F4A40">
              <w:rPr>
                <w:rFonts w:ascii="Times New Roman" w:hAnsi="Times New Roman"/>
                <w:sz w:val="24"/>
                <w:szCs w:val="24"/>
                <w:lang w:val="uk-UA"/>
              </w:rPr>
              <w:t>Не потребує фінансування</w:t>
            </w:r>
          </w:p>
          <w:p w:rsidR="00C16547" w:rsidRPr="007D62AD" w:rsidRDefault="00C16547" w:rsidP="007B6696">
            <w:pPr>
              <w:pStyle w:val="NoSpacing"/>
              <w:rPr>
                <w:rFonts w:ascii="Times New Roman" w:hAnsi="Times New Roman"/>
                <w:color w:val="FF0000"/>
                <w:sz w:val="24"/>
                <w:szCs w:val="24"/>
                <w:lang w:val="uk-UA"/>
              </w:rPr>
            </w:pPr>
          </w:p>
          <w:p w:rsidR="00C16547" w:rsidRPr="007D62AD" w:rsidRDefault="00C16547" w:rsidP="007B6696">
            <w:pPr>
              <w:pStyle w:val="NoSpacing"/>
              <w:rPr>
                <w:rFonts w:ascii="Times New Roman" w:hAnsi="Times New Roman"/>
                <w:color w:val="FF0000"/>
                <w:sz w:val="24"/>
                <w:szCs w:val="24"/>
                <w:lang w:val="uk-UA"/>
              </w:rPr>
            </w:pPr>
          </w:p>
          <w:p w:rsidR="00C16547" w:rsidRPr="007D62AD" w:rsidRDefault="00C16547" w:rsidP="007B6696">
            <w:pPr>
              <w:pStyle w:val="NoSpacing"/>
              <w:rPr>
                <w:rFonts w:ascii="Times New Roman" w:hAnsi="Times New Roman"/>
                <w:color w:val="FF0000"/>
                <w:sz w:val="24"/>
                <w:szCs w:val="24"/>
                <w:lang w:val="uk-UA"/>
              </w:rPr>
            </w:pPr>
          </w:p>
          <w:p w:rsidR="00C16547" w:rsidRPr="007D62AD" w:rsidRDefault="00C16547" w:rsidP="007B6696">
            <w:pPr>
              <w:pStyle w:val="NoSpacing"/>
              <w:rPr>
                <w:rFonts w:ascii="Times New Roman" w:hAnsi="Times New Roman"/>
                <w:color w:val="FF0000"/>
                <w:sz w:val="24"/>
                <w:szCs w:val="24"/>
                <w:lang w:val="uk-UA"/>
              </w:rPr>
            </w:pPr>
          </w:p>
          <w:p w:rsidR="00C16547" w:rsidRPr="007D62AD" w:rsidRDefault="00C16547" w:rsidP="007B6696">
            <w:pPr>
              <w:pStyle w:val="NoSpacing"/>
              <w:rPr>
                <w:rFonts w:ascii="Times New Roman" w:hAnsi="Times New Roman"/>
                <w:color w:val="FF0000"/>
                <w:sz w:val="24"/>
                <w:szCs w:val="24"/>
                <w:lang w:val="uk-UA"/>
              </w:rPr>
            </w:pPr>
          </w:p>
          <w:p w:rsidR="00C16547" w:rsidRPr="007D62AD" w:rsidRDefault="00C16547" w:rsidP="007B6696">
            <w:pPr>
              <w:pStyle w:val="NoSpacing"/>
              <w:rPr>
                <w:rFonts w:ascii="Times New Roman" w:hAnsi="Times New Roman"/>
                <w:color w:val="FF0000"/>
                <w:sz w:val="24"/>
                <w:szCs w:val="24"/>
                <w:lang w:val="uk-UA"/>
              </w:rPr>
            </w:pPr>
          </w:p>
          <w:p w:rsidR="00C16547" w:rsidRPr="00BF4A40" w:rsidRDefault="00C16547" w:rsidP="007B6696">
            <w:pPr>
              <w:pStyle w:val="NoSpacing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Районний бюджет – 38</w:t>
            </w:r>
            <w:r w:rsidRPr="00BF4A40">
              <w:rPr>
                <w:rFonts w:ascii="Times New Roman" w:hAnsi="Times New Roman"/>
                <w:sz w:val="24"/>
                <w:szCs w:val="24"/>
                <w:lang w:val="uk-UA"/>
              </w:rPr>
              <w:t>,0 тис.грн.,</w:t>
            </w:r>
          </w:p>
          <w:p w:rsidR="00C16547" w:rsidRPr="00BF4A40" w:rsidRDefault="00C16547" w:rsidP="007B6696">
            <w:pPr>
              <w:pStyle w:val="NoSpacing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F4A40">
              <w:rPr>
                <w:rFonts w:ascii="Times New Roman" w:hAnsi="Times New Roman"/>
                <w:sz w:val="24"/>
                <w:szCs w:val="24"/>
                <w:lang w:val="uk-UA"/>
              </w:rPr>
              <w:t>у тому числі:</w:t>
            </w:r>
          </w:p>
          <w:p w:rsidR="00C16547" w:rsidRPr="00BF4A40" w:rsidRDefault="00C16547" w:rsidP="00CA1DDE">
            <w:pPr>
              <w:pStyle w:val="NoSpacing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F4A4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2017 рік – </w:t>
            </w:r>
          </w:p>
          <w:p w:rsidR="00C16547" w:rsidRPr="00BF4A40" w:rsidRDefault="00C16547" w:rsidP="00CA1DDE">
            <w:pPr>
              <w:pStyle w:val="NoSpacing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F4A40">
              <w:rPr>
                <w:rFonts w:ascii="Times New Roman" w:hAnsi="Times New Roman"/>
                <w:sz w:val="24"/>
                <w:szCs w:val="24"/>
                <w:lang w:val="uk-UA"/>
              </w:rPr>
              <w:t>14,0 тис.грн.;</w:t>
            </w:r>
          </w:p>
          <w:p w:rsidR="00C16547" w:rsidRPr="00BF4A40" w:rsidRDefault="00C16547" w:rsidP="00CA1DDE">
            <w:pPr>
              <w:pStyle w:val="NoSpacing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F4A4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2018 рік – </w:t>
            </w:r>
          </w:p>
          <w:p w:rsidR="00C16547" w:rsidRPr="00BF4A40" w:rsidRDefault="00C16547" w:rsidP="00CA1DDE">
            <w:pPr>
              <w:pStyle w:val="NoSpacing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8</w:t>
            </w:r>
            <w:r w:rsidRPr="00BF4A40">
              <w:rPr>
                <w:rFonts w:ascii="Times New Roman" w:hAnsi="Times New Roman"/>
                <w:sz w:val="24"/>
                <w:szCs w:val="24"/>
                <w:lang w:val="uk-UA"/>
              </w:rPr>
              <w:t>,0 тис.грн.;</w:t>
            </w:r>
          </w:p>
          <w:p w:rsidR="00C16547" w:rsidRPr="00BF4A40" w:rsidRDefault="00C16547" w:rsidP="00CA1DDE">
            <w:pPr>
              <w:pStyle w:val="NoSpacing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F4A4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2019 рік – </w:t>
            </w:r>
          </w:p>
          <w:p w:rsidR="00C16547" w:rsidRPr="00BF4A40" w:rsidRDefault="00C16547" w:rsidP="00CA1DDE">
            <w:pPr>
              <w:pStyle w:val="NoSpacing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8</w:t>
            </w:r>
            <w:r w:rsidRPr="00BF4A4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,0 тис.грн; </w:t>
            </w:r>
          </w:p>
          <w:p w:rsidR="00C16547" w:rsidRPr="00BF4A40" w:rsidRDefault="00C16547" w:rsidP="00CA1DDE">
            <w:pPr>
              <w:pStyle w:val="NoSpacing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F4A4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2020 рік – </w:t>
            </w:r>
          </w:p>
          <w:p w:rsidR="00C16547" w:rsidRPr="00BF4A40" w:rsidRDefault="00C16547" w:rsidP="00CA1DDE">
            <w:pPr>
              <w:pStyle w:val="NoSpacing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8</w:t>
            </w:r>
            <w:r w:rsidRPr="00BF4A40">
              <w:rPr>
                <w:rFonts w:ascii="Times New Roman" w:hAnsi="Times New Roman"/>
                <w:sz w:val="24"/>
                <w:szCs w:val="24"/>
                <w:lang w:val="uk-UA"/>
              </w:rPr>
              <w:t>,0 тис.грн.</w:t>
            </w:r>
          </w:p>
          <w:p w:rsidR="00C16547" w:rsidRPr="00893531" w:rsidRDefault="00C16547" w:rsidP="007B6696">
            <w:pPr>
              <w:rPr>
                <w:rFonts w:ascii="Times New Roman" w:hAnsi="Times New Roman"/>
                <w:lang w:val="uk-UA" w:eastAsia="en-US"/>
              </w:rPr>
            </w:pPr>
          </w:p>
          <w:p w:rsidR="00C16547" w:rsidRPr="00BF4A40" w:rsidRDefault="00C16547" w:rsidP="001717E1">
            <w:pPr>
              <w:pStyle w:val="NoSpacing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F4A40">
              <w:rPr>
                <w:rFonts w:ascii="Times New Roman" w:hAnsi="Times New Roman"/>
                <w:sz w:val="24"/>
                <w:szCs w:val="24"/>
                <w:lang w:val="uk-UA"/>
              </w:rPr>
              <w:t>Інші джерела фінансування :</w:t>
            </w:r>
          </w:p>
          <w:p w:rsidR="00C16547" w:rsidRPr="00893531" w:rsidRDefault="00C16547" w:rsidP="001717E1">
            <w:pPr>
              <w:rPr>
                <w:rFonts w:ascii="Times New Roman" w:hAnsi="Times New Roman"/>
                <w:color w:val="FF0000"/>
                <w:lang w:val="uk-UA" w:eastAsia="en-US"/>
              </w:rPr>
            </w:pPr>
            <w:r w:rsidRPr="00893531">
              <w:rPr>
                <w:rFonts w:ascii="Times New Roman" w:hAnsi="Times New Roman"/>
                <w:sz w:val="24"/>
                <w:szCs w:val="24"/>
                <w:lang w:val="uk-UA"/>
              </w:rPr>
              <w:t>2020 рік – 10 тис.грн.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6547" w:rsidRPr="001717E1" w:rsidRDefault="00C16547" w:rsidP="007B6696">
            <w:pPr>
              <w:pStyle w:val="NoSpacing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C16547" w:rsidRPr="001717E1" w:rsidRDefault="00C16547" w:rsidP="007B6696">
            <w:pPr>
              <w:pStyle w:val="NoSpacing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C16547" w:rsidRPr="001717E1" w:rsidRDefault="00C16547" w:rsidP="007B6696">
            <w:pPr>
              <w:pStyle w:val="NoSpacing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C16547" w:rsidRPr="001717E1" w:rsidRDefault="00C16547" w:rsidP="007B6696">
            <w:pPr>
              <w:pStyle w:val="NoSpacing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C16547" w:rsidRPr="001717E1" w:rsidRDefault="00C16547" w:rsidP="007B6696">
            <w:pPr>
              <w:pStyle w:val="NoSpacing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C16547" w:rsidRPr="001717E1" w:rsidRDefault="00C16547" w:rsidP="007B6696">
            <w:pPr>
              <w:pStyle w:val="NoSpacing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C16547" w:rsidRPr="001717E1" w:rsidRDefault="00C16547" w:rsidP="007B6696">
            <w:pPr>
              <w:pStyle w:val="NoSpacing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C16547" w:rsidRPr="001717E1" w:rsidRDefault="00C16547" w:rsidP="007B6696">
            <w:pPr>
              <w:pStyle w:val="NoSpacing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717E1">
              <w:rPr>
                <w:rFonts w:ascii="Times New Roman" w:hAnsi="Times New Roman"/>
                <w:sz w:val="24"/>
                <w:szCs w:val="24"/>
                <w:lang w:val="uk-UA"/>
              </w:rPr>
              <w:t>Активізація участі громадськості у формуванні та реалізації державної та регіональної політики</w:t>
            </w:r>
          </w:p>
          <w:p w:rsidR="00C16547" w:rsidRPr="001717E1" w:rsidRDefault="00C16547" w:rsidP="007B6696">
            <w:pPr>
              <w:pStyle w:val="NoSpacing"/>
              <w:rPr>
                <w:rFonts w:ascii="Times New Roman" w:hAnsi="Times New Roman"/>
                <w:spacing w:val="-4"/>
                <w:sz w:val="16"/>
                <w:szCs w:val="16"/>
                <w:lang w:val="uk-UA"/>
              </w:rPr>
            </w:pPr>
          </w:p>
          <w:p w:rsidR="00C16547" w:rsidRPr="001717E1" w:rsidRDefault="00C16547" w:rsidP="007B6696">
            <w:pPr>
              <w:pStyle w:val="NoSpacing"/>
              <w:rPr>
                <w:rFonts w:ascii="Times New Roman" w:hAnsi="Times New Roman"/>
                <w:spacing w:val="-4"/>
                <w:sz w:val="24"/>
                <w:szCs w:val="24"/>
                <w:lang w:val="uk-UA"/>
              </w:rPr>
            </w:pPr>
          </w:p>
          <w:p w:rsidR="00C16547" w:rsidRPr="001717E1" w:rsidRDefault="00C16547" w:rsidP="00CA1DDE">
            <w:pPr>
              <w:pStyle w:val="NoSpacing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717E1">
              <w:rPr>
                <w:rFonts w:ascii="Times New Roman" w:hAnsi="Times New Roman"/>
                <w:sz w:val="24"/>
                <w:szCs w:val="24"/>
                <w:lang w:val="uk-UA"/>
              </w:rPr>
              <w:t>Активізація участі громадськості у формуванні та реалізації державної та регіональної політики</w:t>
            </w:r>
          </w:p>
          <w:p w:rsidR="00C16547" w:rsidRPr="001717E1" w:rsidRDefault="00C16547" w:rsidP="001717E1">
            <w:pPr>
              <w:pStyle w:val="NoSpacing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C16547" w:rsidRPr="001717E1" w:rsidRDefault="00C16547" w:rsidP="001717E1">
            <w:pPr>
              <w:pStyle w:val="NoSpacing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C16547" w:rsidRPr="001717E1" w:rsidRDefault="00C16547" w:rsidP="001717E1">
            <w:pPr>
              <w:pStyle w:val="NoSpacing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C16547" w:rsidRPr="001717E1" w:rsidRDefault="00C16547" w:rsidP="001717E1">
            <w:pPr>
              <w:pStyle w:val="NoSpacing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C16547" w:rsidRPr="001717E1" w:rsidRDefault="00C16547" w:rsidP="001717E1">
            <w:pPr>
              <w:pStyle w:val="NoSpacing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C16547" w:rsidRPr="001717E1" w:rsidRDefault="00C16547" w:rsidP="001717E1">
            <w:pPr>
              <w:pStyle w:val="NoSpacing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C16547" w:rsidRPr="001717E1" w:rsidRDefault="00C16547" w:rsidP="001717E1">
            <w:pPr>
              <w:pStyle w:val="NoSpacing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C16547" w:rsidRPr="001717E1" w:rsidRDefault="00C16547" w:rsidP="007B6696">
            <w:pPr>
              <w:pStyle w:val="NoSpacing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717E1">
              <w:rPr>
                <w:rFonts w:ascii="Times New Roman" w:hAnsi="Times New Roman"/>
                <w:sz w:val="24"/>
                <w:szCs w:val="24"/>
                <w:lang w:val="uk-UA"/>
              </w:rPr>
              <w:t>Підвищення престижу інститутів самоорганізації населення</w:t>
            </w:r>
          </w:p>
        </w:tc>
      </w:tr>
    </w:tbl>
    <w:p w:rsidR="00C16547" w:rsidRDefault="00C16547" w:rsidP="00A44B08">
      <w:pPr>
        <w:pStyle w:val="NoSpacing"/>
        <w:rPr>
          <w:rFonts w:ascii="Times New Roman" w:hAnsi="Times New Roman"/>
          <w:sz w:val="24"/>
          <w:szCs w:val="24"/>
          <w:lang w:val="uk-UA"/>
        </w:rPr>
      </w:pPr>
      <w:r>
        <w:rPr>
          <w:lang w:val="uk-UA"/>
        </w:rPr>
        <w:tab/>
      </w:r>
    </w:p>
    <w:p w:rsidR="00C16547" w:rsidRDefault="00C16547" w:rsidP="00A44B08">
      <w:pPr>
        <w:tabs>
          <w:tab w:val="left" w:pos="7785"/>
        </w:tabs>
        <w:rPr>
          <w:lang w:val="uk-UA"/>
        </w:rPr>
      </w:pPr>
    </w:p>
    <w:p w:rsidR="00C16547" w:rsidRPr="00E82104" w:rsidRDefault="00C16547" w:rsidP="007B6696">
      <w:pPr>
        <w:jc w:val="center"/>
        <w:rPr>
          <w:lang w:val="uk-UA"/>
        </w:rPr>
      </w:pPr>
      <w:r>
        <w:rPr>
          <w:lang w:val="uk-UA"/>
        </w:rPr>
        <w:t>__________________________________</w:t>
      </w:r>
    </w:p>
    <w:sectPr w:rsidR="00C16547" w:rsidRPr="00E82104" w:rsidSect="00CA1DDE">
      <w:pgSz w:w="16838" w:h="11906" w:orient="landscape"/>
      <w:pgMar w:top="794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BA48B5"/>
    <w:multiLevelType w:val="hybridMultilevel"/>
    <w:tmpl w:val="F05CA2EE"/>
    <w:lvl w:ilvl="0" w:tplc="04220011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>
    <w:nsid w:val="1B747644"/>
    <w:multiLevelType w:val="hybridMultilevel"/>
    <w:tmpl w:val="689CA2FC"/>
    <w:lvl w:ilvl="0" w:tplc="FFEE1712">
      <w:start w:val="1"/>
      <w:numFmt w:val="decimal"/>
      <w:lvlText w:val="%1."/>
      <w:lvlJc w:val="left"/>
      <w:pPr>
        <w:ind w:left="37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09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181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53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25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397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469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41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130" w:hanging="180"/>
      </w:pPr>
      <w:rPr>
        <w:rFonts w:cs="Times New Roman"/>
      </w:rPr>
    </w:lvl>
  </w:abstractNum>
  <w:abstractNum w:abstractNumId="2">
    <w:nsid w:val="23B750DC"/>
    <w:multiLevelType w:val="hybridMultilevel"/>
    <w:tmpl w:val="994469BC"/>
    <w:lvl w:ilvl="0" w:tplc="04220011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>
    <w:nsid w:val="368E30CA"/>
    <w:multiLevelType w:val="hybridMultilevel"/>
    <w:tmpl w:val="994469BC"/>
    <w:lvl w:ilvl="0" w:tplc="04220011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>
    <w:nsid w:val="53CB6871"/>
    <w:multiLevelType w:val="hybridMultilevel"/>
    <w:tmpl w:val="994469BC"/>
    <w:lvl w:ilvl="0" w:tplc="04220011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>
    <w:nsid w:val="549B7C36"/>
    <w:multiLevelType w:val="hybridMultilevel"/>
    <w:tmpl w:val="F05CA2EE"/>
    <w:lvl w:ilvl="0" w:tplc="04220011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>
    <w:nsid w:val="744E1E3A"/>
    <w:multiLevelType w:val="hybridMultilevel"/>
    <w:tmpl w:val="994469BC"/>
    <w:lvl w:ilvl="0" w:tplc="04220011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>
    <w:nsid w:val="7A8D3595"/>
    <w:multiLevelType w:val="hybridMultilevel"/>
    <w:tmpl w:val="F05CA2EE"/>
    <w:lvl w:ilvl="0" w:tplc="04220011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6"/>
  </w:num>
  <w:num w:numId="5">
    <w:abstractNumId w:val="4"/>
  </w:num>
  <w:num w:numId="6">
    <w:abstractNumId w:val="1"/>
  </w:num>
  <w:num w:numId="7">
    <w:abstractNumId w:val="2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82104"/>
    <w:rsid w:val="0000620E"/>
    <w:rsid w:val="00087A6E"/>
    <w:rsid w:val="001717E1"/>
    <w:rsid w:val="002F1ABD"/>
    <w:rsid w:val="003A4459"/>
    <w:rsid w:val="003C1168"/>
    <w:rsid w:val="003E25CA"/>
    <w:rsid w:val="004030A3"/>
    <w:rsid w:val="00415378"/>
    <w:rsid w:val="00442558"/>
    <w:rsid w:val="00467E0B"/>
    <w:rsid w:val="004B1262"/>
    <w:rsid w:val="004E77EC"/>
    <w:rsid w:val="005034B7"/>
    <w:rsid w:val="006130F3"/>
    <w:rsid w:val="00653A8C"/>
    <w:rsid w:val="006E03E4"/>
    <w:rsid w:val="006E7CF2"/>
    <w:rsid w:val="007167D6"/>
    <w:rsid w:val="007B25E4"/>
    <w:rsid w:val="007B4EA7"/>
    <w:rsid w:val="007B6696"/>
    <w:rsid w:val="007D62AD"/>
    <w:rsid w:val="00893531"/>
    <w:rsid w:val="008B76D7"/>
    <w:rsid w:val="008E06EB"/>
    <w:rsid w:val="009A572D"/>
    <w:rsid w:val="009C4865"/>
    <w:rsid w:val="00A44B08"/>
    <w:rsid w:val="00B54B45"/>
    <w:rsid w:val="00B85C40"/>
    <w:rsid w:val="00BF4A40"/>
    <w:rsid w:val="00C16547"/>
    <w:rsid w:val="00C21986"/>
    <w:rsid w:val="00C27C22"/>
    <w:rsid w:val="00CA1DDE"/>
    <w:rsid w:val="00CA2B27"/>
    <w:rsid w:val="00DB772E"/>
    <w:rsid w:val="00DD00F3"/>
    <w:rsid w:val="00E0454F"/>
    <w:rsid w:val="00E82104"/>
    <w:rsid w:val="00ED5A54"/>
    <w:rsid w:val="00FB5F33"/>
    <w:rsid w:val="00FD34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3459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E82104"/>
    <w:rPr>
      <w:lang w:eastAsia="en-US"/>
    </w:rPr>
  </w:style>
  <w:style w:type="paragraph" w:styleId="NormalWeb">
    <w:name w:val="Normal (Web)"/>
    <w:basedOn w:val="Normal"/>
    <w:uiPriority w:val="99"/>
    <w:rsid w:val="00E8210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3C1168"/>
    <w:pPr>
      <w:suppressAutoHyphens/>
      <w:ind w:left="720"/>
    </w:pPr>
    <w:rPr>
      <w:rFonts w:cs="Calibri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</TotalTime>
  <Pages>4</Pages>
  <Words>982</Words>
  <Characters>5600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 1 </dc:title>
  <dc:subject/>
  <dc:creator>Admin</dc:creator>
  <cp:keywords/>
  <dc:description/>
  <cp:lastModifiedBy>User-PC</cp:lastModifiedBy>
  <cp:revision>4</cp:revision>
  <cp:lastPrinted>2017-11-09T12:08:00Z</cp:lastPrinted>
  <dcterms:created xsi:type="dcterms:W3CDTF">2017-11-09T11:56:00Z</dcterms:created>
  <dcterms:modified xsi:type="dcterms:W3CDTF">2017-11-09T12:10:00Z</dcterms:modified>
</cp:coreProperties>
</file>